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DFF3B10"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WG3 Meeting #11</w:t>
      </w:r>
      <w:r w:rsidR="002459D3" w:rsidRPr="002459D3">
        <w:rPr>
          <w:noProof w:val="0"/>
          <w:sz w:val="24"/>
          <w:szCs w:val="24"/>
        </w:rPr>
        <w:t>7</w:t>
      </w:r>
      <w:r w:rsidR="00C80236" w:rsidRPr="002459D3">
        <w:rPr>
          <w:noProof w:val="0"/>
          <w:sz w:val="24"/>
          <w:szCs w:val="24"/>
        </w:rPr>
        <w:t>-e</w:t>
      </w:r>
      <w:r w:rsidR="00743D8A">
        <w:rPr>
          <w:noProof w:val="0"/>
          <w:sz w:val="24"/>
          <w:szCs w:val="24"/>
        </w:rPr>
        <w:t xml:space="preserve"> </w:t>
      </w:r>
      <w:r w:rsidR="00CD4C7B" w:rsidRPr="00B266B0">
        <w:rPr>
          <w:bCs/>
          <w:noProof w:val="0"/>
          <w:sz w:val="24"/>
          <w:szCs w:val="24"/>
        </w:rPr>
        <w:tab/>
      </w:r>
      <w:r w:rsidR="00CF543F" w:rsidRPr="00CF543F">
        <w:rPr>
          <w:bCs/>
          <w:noProof w:val="0"/>
          <w:sz w:val="24"/>
          <w:szCs w:val="24"/>
        </w:rPr>
        <w:t>R3-224564</w:t>
      </w:r>
    </w:p>
    <w:p w14:paraId="4A061B68" w14:textId="6FCA53C5" w:rsidR="005614C0" w:rsidRPr="007923B6" w:rsidRDefault="005614C0" w:rsidP="005614C0">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Start w:id="2" w:name="_Hlk109224273"/>
      <w:bookmarkEnd w:id="1"/>
      <w:r w:rsidR="002459D3" w:rsidRPr="002459D3">
        <w:rPr>
          <w:rFonts w:cs="Arial"/>
          <w:sz w:val="24"/>
          <w:szCs w:val="24"/>
          <w:lang w:val="en-US"/>
        </w:rPr>
        <w:t>15</w:t>
      </w:r>
      <w:r w:rsidR="00AF632E">
        <w:rPr>
          <w:rFonts w:cs="Arial"/>
          <w:sz w:val="24"/>
          <w:szCs w:val="24"/>
          <w:lang w:val="en-US"/>
        </w:rPr>
        <w:t xml:space="preserve"> </w:t>
      </w:r>
      <w:r w:rsidRPr="002459D3">
        <w:rPr>
          <w:rFonts w:cs="Arial"/>
          <w:sz w:val="24"/>
          <w:szCs w:val="24"/>
          <w:lang w:val="en-US"/>
        </w:rPr>
        <w:t xml:space="preserve">– </w:t>
      </w:r>
      <w:r w:rsidR="002459D3" w:rsidRPr="002459D3">
        <w:rPr>
          <w:rFonts w:cs="Arial"/>
          <w:sz w:val="24"/>
          <w:szCs w:val="24"/>
          <w:lang w:val="en-US"/>
        </w:rPr>
        <w:t>24 August</w:t>
      </w:r>
      <w:r w:rsidRPr="002459D3">
        <w:rPr>
          <w:rFonts w:cs="Arial"/>
          <w:sz w:val="24"/>
          <w:szCs w:val="24"/>
          <w:lang w:val="en-US"/>
        </w:rPr>
        <w:t xml:space="preserve"> 2022</w:t>
      </w:r>
      <w:bookmarkEnd w:id="2"/>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CD3B41F"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bookmarkStart w:id="3" w:name="_Hlk110863806"/>
      <w:r w:rsidR="00B33C4A">
        <w:rPr>
          <w:rFonts w:cs="Arial"/>
          <w:b/>
          <w:bCs/>
          <w:sz w:val="24"/>
          <w:lang w:val="en-US" w:eastAsia="ja-JP"/>
        </w:rPr>
        <w:t>12.2.1</w:t>
      </w:r>
      <w:bookmarkEnd w:id="3"/>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F2FE328" w:rsidR="00CD4C7B" w:rsidRDefault="00CD4C7B" w:rsidP="0F10F152">
      <w:pPr>
        <w:ind w:left="1985" w:hanging="1985"/>
        <w:rPr>
          <w:rFonts w:ascii="Arial" w:hAnsi="Arial" w:cs="Arial"/>
          <w:b/>
          <w:bCs/>
          <w:sz w:val="24"/>
          <w:szCs w:val="24"/>
        </w:rPr>
      </w:pPr>
      <w:r w:rsidRPr="314F3A70">
        <w:rPr>
          <w:rFonts w:ascii="Arial" w:hAnsi="Arial" w:cs="Arial"/>
          <w:b/>
          <w:bCs/>
          <w:sz w:val="24"/>
          <w:szCs w:val="24"/>
        </w:rPr>
        <w:t>Title:</w:t>
      </w:r>
      <w:r>
        <w:tab/>
      </w:r>
      <w:r w:rsidR="00026CC8" w:rsidRPr="314F3A70">
        <w:rPr>
          <w:rFonts w:ascii="Arial" w:hAnsi="Arial" w:cs="Arial"/>
          <w:b/>
          <w:bCs/>
          <w:sz w:val="24"/>
          <w:szCs w:val="24"/>
        </w:rPr>
        <w:t xml:space="preserve">Predictions Exchange between </w:t>
      </w:r>
      <w:r w:rsidR="00177228" w:rsidRPr="314F3A70">
        <w:rPr>
          <w:rFonts w:ascii="Arial" w:hAnsi="Arial" w:cs="Arial"/>
          <w:b/>
          <w:bCs/>
          <w:sz w:val="24"/>
          <w:szCs w:val="24"/>
        </w:rPr>
        <w:t>NG-RAN Nodes</w:t>
      </w:r>
    </w:p>
    <w:p w14:paraId="6911FBAD" w14:textId="50E2AE7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81716">
        <w:rPr>
          <w:rFonts w:ascii="Arial" w:hAnsi="Arial" w:cs="Arial"/>
          <w:b/>
          <w:bCs/>
          <w:sz w:val="24"/>
        </w:rPr>
        <w:t>Discussion and Agreement</w:t>
      </w:r>
    </w:p>
    <w:p w14:paraId="4300045D" w14:textId="0F4FFE7D" w:rsidR="00EA46B2" w:rsidRDefault="00CD4C7B" w:rsidP="00331920">
      <w:pPr>
        <w:pStyle w:val="Heading1"/>
      </w:pPr>
      <w:r w:rsidRPr="006E13D1">
        <w:t>1</w:t>
      </w:r>
      <w:r w:rsidRPr="006E13D1">
        <w:tab/>
      </w:r>
      <w:r w:rsidR="0056573F">
        <w:t>Introduction</w:t>
      </w:r>
      <w:bookmarkStart w:id="4" w:name="_Hlk85061506"/>
    </w:p>
    <w:p w14:paraId="3A023B91" w14:textId="63C01A62" w:rsidR="00AD33D8" w:rsidRDefault="00081B93" w:rsidP="00B33C4A">
      <w:pPr>
        <w:jc w:val="both"/>
      </w:pPr>
      <w:r>
        <w:t xml:space="preserve">In this contribution we identify high-level principles that a procedure used to exchange AI/ML predictions between </w:t>
      </w:r>
      <w:r w:rsidR="00391BC8">
        <w:t xml:space="preserve">NG-RAN nodes </w:t>
      </w:r>
      <w:r>
        <w:t>needs to satisfy.</w:t>
      </w:r>
    </w:p>
    <w:p w14:paraId="57C056A6" w14:textId="721FC94B" w:rsidR="00EC1D48" w:rsidRDefault="00CF19F5" w:rsidP="00331920">
      <w:pPr>
        <w:pStyle w:val="Heading1"/>
      </w:pPr>
      <w:bookmarkStart w:id="5" w:name="_Hlk90546851"/>
      <w:r>
        <w:t>2</w:t>
      </w:r>
      <w:r w:rsidR="00281716">
        <w:tab/>
      </w:r>
      <w:r w:rsidR="00081B93">
        <w:t>Reporting procedures between NG-RAN nodes</w:t>
      </w:r>
      <w:r w:rsidR="00CD4C7B" w:rsidRPr="006E13D1">
        <w:tab/>
      </w:r>
      <w:bookmarkEnd w:id="4"/>
      <w:bookmarkEnd w:id="5"/>
      <w:r w:rsidR="00331920">
        <w:t xml:space="preserve"> </w:t>
      </w:r>
    </w:p>
    <w:p w14:paraId="6A8C7C65" w14:textId="40133521" w:rsidR="000448B0" w:rsidRPr="000448B0" w:rsidRDefault="000F0231" w:rsidP="00081B93">
      <w:r>
        <w:t>Currently, two</w:t>
      </w:r>
      <w:r w:rsidR="00B2146E">
        <w:t xml:space="preserve"> </w:t>
      </w:r>
      <w:r w:rsidR="00927ACD">
        <w:t>NG-RAN nodes</w:t>
      </w:r>
      <w:r w:rsidR="00B2146E">
        <w:t xml:space="preserve"> can exchange Resource Status information</w:t>
      </w:r>
      <w:r>
        <w:t xml:space="preserve"> with each other</w:t>
      </w:r>
      <w:r w:rsidR="00B2146E">
        <w:t xml:space="preserve">. The </w:t>
      </w:r>
      <w:r w:rsidR="00B24832">
        <w:t xml:space="preserve">procedure is started by </w:t>
      </w:r>
      <w:r w:rsidR="00B2146E">
        <w:t>a request</w:t>
      </w:r>
      <w:r w:rsidR="00B24832">
        <w:t xml:space="preserve"> from one </w:t>
      </w:r>
      <w:r w:rsidR="00825738">
        <w:t>NG-RAN node</w:t>
      </w:r>
      <w:r w:rsidR="00B24832">
        <w:t xml:space="preserve"> to another in which the first </w:t>
      </w:r>
      <w:r w:rsidR="00825738">
        <w:t>NG-RAN node</w:t>
      </w:r>
      <w:r w:rsidR="00B24832">
        <w:t xml:space="preserve"> requests the reporting of Load Measurements from a neighbouring </w:t>
      </w:r>
      <w:r w:rsidR="00825738">
        <w:t>NG-RAN node</w:t>
      </w:r>
      <w:r w:rsidR="00B24832">
        <w:t>. The proce</w:t>
      </w:r>
      <w:r>
        <w:t xml:space="preserve">dure can be used to start a measurement, to stop a measurement or to add a measurement at a neighbouring </w:t>
      </w:r>
      <w:r w:rsidR="009E3D4A">
        <w:t>NG-RAN node</w:t>
      </w:r>
      <w:r>
        <w:t xml:space="preserve">. If a node is capable to provide the requested measurements it initiates the measurements as indicated by the first </w:t>
      </w:r>
      <w:r w:rsidR="009E3D4A">
        <w:t>NG-RAN node</w:t>
      </w:r>
      <w:r>
        <w:t>.</w:t>
      </w:r>
      <w:r w:rsidR="007D22FF">
        <w:t xml:space="preserve"> </w:t>
      </w:r>
      <w:r w:rsidR="000448B0" w:rsidRPr="000448B0">
        <w:t>Exis</w:t>
      </w:r>
      <w:r w:rsidR="000448B0">
        <w:t xml:space="preserve">ting measurement reporting over </w:t>
      </w:r>
      <w:proofErr w:type="spellStart"/>
      <w:r w:rsidR="000448B0">
        <w:t>Xn</w:t>
      </w:r>
      <w:proofErr w:type="spellEnd"/>
      <w:r w:rsidR="000448B0">
        <w:t xml:space="preserve"> interface is limited to load measurements reported through Resource Status procedure reported in a periodic fashion.</w:t>
      </w:r>
    </w:p>
    <w:p w14:paraId="1579E00C" w14:textId="1B882360" w:rsidR="007D22FF" w:rsidRDefault="007D22FF" w:rsidP="004E6B11">
      <w:pPr>
        <w:jc w:val="both"/>
        <w:rPr>
          <w:b/>
          <w:bCs/>
        </w:rPr>
      </w:pPr>
      <w:r w:rsidRPr="003B5699">
        <w:rPr>
          <w:b/>
          <w:bCs/>
        </w:rPr>
        <w:t>Observation</w:t>
      </w:r>
      <w:r w:rsidR="00F24333">
        <w:rPr>
          <w:b/>
          <w:bCs/>
        </w:rPr>
        <w:t xml:space="preserve"> 1</w:t>
      </w:r>
      <w:r w:rsidRPr="003B5699">
        <w:rPr>
          <w:b/>
          <w:bCs/>
        </w:rPr>
        <w:t>: Resource Status procedure</w:t>
      </w:r>
      <w:r w:rsidR="003B5699" w:rsidRPr="003B5699">
        <w:rPr>
          <w:b/>
          <w:bCs/>
        </w:rPr>
        <w:t xml:space="preserve"> allows </w:t>
      </w:r>
      <w:r w:rsidR="00763A18">
        <w:rPr>
          <w:b/>
          <w:bCs/>
        </w:rPr>
        <w:t xml:space="preserve">a </w:t>
      </w:r>
      <w:r w:rsidR="009E3D4A" w:rsidRPr="009E3D4A">
        <w:rPr>
          <w:b/>
          <w:bCs/>
        </w:rPr>
        <w:t>NG-RAN node</w:t>
      </w:r>
      <w:r w:rsidR="003B5699" w:rsidRPr="003B5699">
        <w:rPr>
          <w:b/>
          <w:bCs/>
        </w:rPr>
        <w:t xml:space="preserve"> to report load measurements to a neighbouring</w:t>
      </w:r>
      <w:r w:rsidR="003B5699" w:rsidRPr="00391BC8">
        <w:rPr>
          <w:b/>
          <w:bCs/>
        </w:rPr>
        <w:t xml:space="preserve"> </w:t>
      </w:r>
      <w:r w:rsidR="00391BC8" w:rsidRPr="00391BC8">
        <w:rPr>
          <w:b/>
          <w:bCs/>
        </w:rPr>
        <w:t xml:space="preserve">NG-RAN node </w:t>
      </w:r>
      <w:r w:rsidR="003B5699" w:rsidRPr="003B5699">
        <w:rPr>
          <w:b/>
          <w:bCs/>
        </w:rPr>
        <w:t>in a periodic way.</w:t>
      </w:r>
    </w:p>
    <w:p w14:paraId="3FACE276" w14:textId="67D4DB94" w:rsidR="00E4462C" w:rsidRDefault="00E4462C" w:rsidP="004E6B11">
      <w:pPr>
        <w:jc w:val="both"/>
      </w:pPr>
      <w:r w:rsidRPr="00E4462C">
        <w:t xml:space="preserve">During the resource status procedure, a measurement request from a neighbour is started and continues until it is stopped by the requesting node. </w:t>
      </w:r>
      <w:r w:rsidR="007D22FF">
        <w:t>However, after</w:t>
      </w:r>
      <w:r w:rsidRPr="00E4462C">
        <w:t xml:space="preserve"> a measurement is stopped between two nodes, there are no more associations between them with respect to this measurement so no additional measurement information can be reported</w:t>
      </w:r>
      <w:r w:rsidR="007D22FF">
        <w:t>.</w:t>
      </w:r>
    </w:p>
    <w:p w14:paraId="6BF8A477" w14:textId="350CB196" w:rsidR="007D22FF" w:rsidRPr="002612BF" w:rsidRDefault="007D22FF" w:rsidP="004E6B11">
      <w:pPr>
        <w:jc w:val="both"/>
        <w:rPr>
          <w:b/>
          <w:bCs/>
        </w:rPr>
      </w:pPr>
      <w:r w:rsidRPr="002612BF">
        <w:rPr>
          <w:b/>
          <w:bCs/>
        </w:rPr>
        <w:t>Observation</w:t>
      </w:r>
      <w:r w:rsidR="00F24333">
        <w:rPr>
          <w:b/>
          <w:bCs/>
        </w:rPr>
        <w:t xml:space="preserve"> 2</w:t>
      </w:r>
      <w:r w:rsidRPr="002612BF">
        <w:rPr>
          <w:b/>
          <w:bCs/>
        </w:rPr>
        <w:t>: After a measurement is</w:t>
      </w:r>
      <w:r w:rsidR="003B5699" w:rsidRPr="002612BF">
        <w:rPr>
          <w:b/>
          <w:bCs/>
        </w:rPr>
        <w:t xml:space="preserve"> stopped, no additional information can be reported</w:t>
      </w:r>
      <w:r w:rsidR="00763A18">
        <w:rPr>
          <w:b/>
          <w:bCs/>
        </w:rPr>
        <w:t xml:space="preserve"> from the reporting node</w:t>
      </w:r>
      <w:r w:rsidR="002612BF" w:rsidRPr="002612BF">
        <w:rPr>
          <w:b/>
          <w:bCs/>
        </w:rPr>
        <w:t>.</w:t>
      </w:r>
      <w:r w:rsidR="003B5699" w:rsidRPr="002612BF">
        <w:rPr>
          <w:b/>
          <w:bCs/>
        </w:rPr>
        <w:t xml:space="preserve"> </w:t>
      </w:r>
      <w:r w:rsidRPr="002612BF">
        <w:rPr>
          <w:b/>
          <w:bCs/>
        </w:rPr>
        <w:t xml:space="preserve"> </w:t>
      </w:r>
    </w:p>
    <w:p w14:paraId="3A2D121A" w14:textId="4A35B0F1" w:rsidR="00AD33D8" w:rsidRDefault="000448B0" w:rsidP="00AD33D8">
      <w:r>
        <w:t xml:space="preserve">In TR 37.817, it was agreed to exchange predicted information between two </w:t>
      </w:r>
      <w:r w:rsidR="00C91F2E">
        <w:t xml:space="preserve">NG-RAN nodes </w:t>
      </w:r>
      <w:r>
        <w:t xml:space="preserve">such as for example, predicted resource status information and predicted energy efficiency. </w:t>
      </w:r>
      <w:r w:rsidR="00AD33D8">
        <w:t>The following was also agreed in the high-level principles of the TR: “</w:t>
      </w:r>
      <w:r w:rsidR="00AD33D8" w:rsidRPr="00876D5B">
        <w:t xml:space="preserve">The </w:t>
      </w:r>
      <w:r w:rsidR="00AD33D8">
        <w:t>Model Training</w:t>
      </w:r>
      <w:r w:rsidR="00AD33D8" w:rsidRPr="00876D5B">
        <w:t xml:space="preserve"> and </w:t>
      </w:r>
      <w:r w:rsidR="00AD33D8">
        <w:t>Model Inference</w:t>
      </w:r>
      <w:r w:rsidR="00AD33D8" w:rsidRPr="00876D5B">
        <w:t xml:space="preserve"> functions should be able to request</w:t>
      </w:r>
      <w:r w:rsidR="00AD33D8" w:rsidRPr="00876D5B" w:rsidDel="00206D42">
        <w:t xml:space="preserve">, if needed, </w:t>
      </w:r>
      <w:r w:rsidR="00AD33D8" w:rsidRPr="00876D5B">
        <w:t>specific information</w:t>
      </w:r>
      <w:r w:rsidR="00AD33D8" w:rsidRPr="00876D5B" w:rsidDel="00FF4AAE">
        <w:t xml:space="preserve"> </w:t>
      </w:r>
      <w:r w:rsidR="00AD33D8" w:rsidRPr="00876D5B">
        <w:t xml:space="preserve">to be used to </w:t>
      </w:r>
      <w:r w:rsidR="00AD33D8">
        <w:t xml:space="preserve">train or </w:t>
      </w:r>
      <w:r w:rsidR="00AD33D8" w:rsidRPr="00876D5B">
        <w:t>execute the AI/ML algorithm and to avoid reception of unnecessary information. The nature</w:t>
      </w:r>
      <w:r w:rsidR="00AD33D8">
        <w:t xml:space="preserve"> </w:t>
      </w:r>
      <w:r w:rsidR="00AD33D8" w:rsidRPr="00876D5B">
        <w:t>of such information depends on the use case</w:t>
      </w:r>
      <w:r w:rsidR="00AD33D8">
        <w:t xml:space="preserve"> and on the </w:t>
      </w:r>
      <w:r w:rsidR="00AD33D8" w:rsidRPr="00A5083E">
        <w:t>AI/ML</w:t>
      </w:r>
      <w:r w:rsidR="00AD33D8">
        <w:t xml:space="preserve"> algorithm</w:t>
      </w:r>
      <w:r w:rsidR="00AD33D8" w:rsidRPr="00876D5B">
        <w:t>.</w:t>
      </w:r>
      <w:r w:rsidR="00AD33D8">
        <w:t>”</w:t>
      </w:r>
      <w:r w:rsidR="00AD33D8" w:rsidRPr="0062060C">
        <w:t xml:space="preserve"> </w:t>
      </w:r>
    </w:p>
    <w:p w14:paraId="31082B53" w14:textId="76B263FD" w:rsidR="002612BF" w:rsidRDefault="00AD33D8" w:rsidP="004E6B11">
      <w:pPr>
        <w:jc w:val="both"/>
      </w:pPr>
      <w:r>
        <w:t xml:space="preserve">Therefore, a </w:t>
      </w:r>
      <w:r w:rsidR="00391BC8">
        <w:t xml:space="preserve">NG-RAN node </w:t>
      </w:r>
      <w:r>
        <w:t xml:space="preserve">running an AI/ML Model Inference function may request specific ML Inference information from a neighbour </w:t>
      </w:r>
      <w:r w:rsidR="00391BC8">
        <w:t>NG-RAN node</w:t>
      </w:r>
      <w:r>
        <w:t xml:space="preserve">. This means that </w:t>
      </w:r>
      <w:r w:rsidR="00F51698">
        <w:t>a procedure is needed</w:t>
      </w:r>
      <w:r>
        <w:t xml:space="preserve"> to be in place to allow a </w:t>
      </w:r>
      <w:r w:rsidR="00391BC8">
        <w:t xml:space="preserve">NG-RAN node </w:t>
      </w:r>
      <w:r>
        <w:t xml:space="preserve">request and receive predictions from a neighbour </w:t>
      </w:r>
      <w:r w:rsidR="00C91F2E">
        <w:t>NG-RAN node</w:t>
      </w:r>
      <w:r>
        <w:t>,</w:t>
      </w:r>
      <w:r w:rsidR="00F51698">
        <w:t xml:space="preserve"> provid</w:t>
      </w:r>
      <w:r>
        <w:t>ing those</w:t>
      </w:r>
      <w:r w:rsidR="00F51698">
        <w:t xml:space="preserve"> predictions.</w:t>
      </w:r>
    </w:p>
    <w:p w14:paraId="53EE0A49" w14:textId="4705CE57" w:rsidR="00F51698" w:rsidRPr="00B17482" w:rsidRDefault="00AD33D8" w:rsidP="000448B0">
      <w:pPr>
        <w:jc w:val="both"/>
        <w:rPr>
          <w:b/>
          <w:bCs/>
        </w:rPr>
      </w:pPr>
      <w:r>
        <w:rPr>
          <w:b/>
          <w:bCs/>
        </w:rPr>
        <w:t>Proposal</w:t>
      </w:r>
      <w:r w:rsidR="00F24333">
        <w:rPr>
          <w:b/>
          <w:bCs/>
        </w:rPr>
        <w:t xml:space="preserve"> 1</w:t>
      </w:r>
      <w:r w:rsidR="00B17482" w:rsidRPr="00B17482">
        <w:rPr>
          <w:b/>
          <w:bCs/>
        </w:rPr>
        <w:t xml:space="preserve">: A procedure is needed to </w:t>
      </w:r>
      <w:r>
        <w:rPr>
          <w:b/>
          <w:bCs/>
        </w:rPr>
        <w:t xml:space="preserve">allow a </w:t>
      </w:r>
      <w:r w:rsidR="00391BC8" w:rsidRPr="00391BC8">
        <w:rPr>
          <w:b/>
          <w:bCs/>
        </w:rPr>
        <w:t>NG-RAN node</w:t>
      </w:r>
      <w:r w:rsidR="00391BC8">
        <w:rPr>
          <w:b/>
          <w:bCs/>
        </w:rPr>
        <w:t xml:space="preserve"> </w:t>
      </w:r>
      <w:r>
        <w:rPr>
          <w:b/>
          <w:bCs/>
        </w:rPr>
        <w:t xml:space="preserve">request and receive predictions from a neighbour </w:t>
      </w:r>
      <w:r w:rsidR="00391BC8" w:rsidRPr="00391BC8">
        <w:rPr>
          <w:b/>
          <w:bCs/>
        </w:rPr>
        <w:t>NG-RAN node</w:t>
      </w:r>
      <w:r>
        <w:rPr>
          <w:b/>
          <w:bCs/>
        </w:rPr>
        <w:t xml:space="preserve">, providing those predictions. </w:t>
      </w:r>
    </w:p>
    <w:p w14:paraId="51CD7142" w14:textId="44C9B506" w:rsidR="00026CC8" w:rsidRDefault="00026CC8" w:rsidP="000448B0">
      <w:pPr>
        <w:jc w:val="both"/>
      </w:pPr>
      <w:r>
        <w:t>Next</w:t>
      </w:r>
      <w:r w:rsidR="00F24333">
        <w:t>,</w:t>
      </w:r>
      <w:r>
        <w:t xml:space="preserve"> we proceed to </w:t>
      </w:r>
      <w:r w:rsidR="00EA781A">
        <w:t xml:space="preserve">describe in high-level some of the desired </w:t>
      </w:r>
      <w:r>
        <w:t>characteristics of this procedure.</w:t>
      </w:r>
    </w:p>
    <w:p w14:paraId="6AA599E8" w14:textId="77777777" w:rsidR="00DC5933" w:rsidRDefault="00026CC8" w:rsidP="00026CC8">
      <w:pPr>
        <w:jc w:val="both"/>
      </w:pPr>
      <w:r>
        <w:t xml:space="preserve">Sending of predicted information needs a different handling than </w:t>
      </w:r>
      <w:r w:rsidR="00B17482">
        <w:t>normal measurements</w:t>
      </w:r>
      <w:r w:rsidR="00DC5933">
        <w:t>. This is due to several reasons:</w:t>
      </w:r>
    </w:p>
    <w:p w14:paraId="4416E263" w14:textId="0AEAE529" w:rsidR="00DC5933" w:rsidRDefault="00DC5933" w:rsidP="00DC5933">
      <w:pPr>
        <w:pStyle w:val="ListParagraph"/>
        <w:numPr>
          <w:ilvl w:val="0"/>
          <w:numId w:val="9"/>
        </w:numPr>
        <w:ind w:firstLineChars="0"/>
        <w:jc w:val="both"/>
      </w:pPr>
      <w:r>
        <w:t>A</w:t>
      </w:r>
      <w:r w:rsidR="00B17482">
        <w:t xml:space="preserve">n </w:t>
      </w:r>
      <w:r>
        <w:t>AI/</w:t>
      </w:r>
      <w:r w:rsidR="00B17482">
        <w:t xml:space="preserve">ML Model providing predictions may be </w:t>
      </w:r>
      <w:r w:rsidR="00763A18">
        <w:t>invalidated</w:t>
      </w:r>
      <w:r w:rsidR="00B17482">
        <w:t xml:space="preserve"> (or need retraining) during the reporting</w:t>
      </w:r>
      <w:r w:rsidR="00026CC8">
        <w:t xml:space="preserve"> period</w:t>
      </w:r>
      <w:r w:rsidR="00B17482">
        <w:t>.</w:t>
      </w:r>
      <w:r w:rsidR="00763A18">
        <w:t xml:space="preserve"> This can happen when network conditions change</w:t>
      </w:r>
      <w:r w:rsidR="00F24333">
        <w:t>,</w:t>
      </w:r>
      <w:r w:rsidR="00763A18">
        <w:t xml:space="preserve"> making the model unfit for the environment.</w:t>
      </w:r>
      <w:r w:rsidR="00B17482">
        <w:t xml:space="preserve"> </w:t>
      </w:r>
      <w:r w:rsidR="00763A18">
        <w:t>For example, t</w:t>
      </w:r>
      <w:r w:rsidR="00B17482">
        <w:t>his can happen due to</w:t>
      </w:r>
      <w:r w:rsidR="00923614">
        <w:t xml:space="preserve"> unexpected</w:t>
      </w:r>
      <w:r w:rsidR="00B17482">
        <w:t xml:space="preserve"> events that take place at the node itself (e.g., a cell failure</w:t>
      </w:r>
      <w:r w:rsidR="00763A18">
        <w:t xml:space="preserve"> forcing UEs to be offloaded to a different cell</w:t>
      </w:r>
      <w:r w:rsidR="00026CC8">
        <w:t xml:space="preserve">), but also due to events or changes in conditions that happen to neighbouring </w:t>
      </w:r>
      <w:r w:rsidR="00391BC8">
        <w:t>NG-RAN nodes</w:t>
      </w:r>
      <w:r w:rsidR="00CF7E38">
        <w:t>,</w:t>
      </w:r>
      <w:r w:rsidR="00391BC8">
        <w:t xml:space="preserve"> </w:t>
      </w:r>
      <w:r w:rsidR="00026CC8">
        <w:t xml:space="preserve">and which may change the statistics of the input information used by an ML Model. </w:t>
      </w:r>
      <w:r w:rsidR="00923614">
        <w:t xml:space="preserve">For example, </w:t>
      </w:r>
      <w:r w:rsidR="00923614">
        <w:lastRenderedPageBreak/>
        <w:t xml:space="preserve">even though a </w:t>
      </w:r>
      <w:r w:rsidR="00391BC8">
        <w:t>NG-RAN node</w:t>
      </w:r>
      <w:r w:rsidR="00923614">
        <w:t xml:space="preserve"> has indicated to a neighbour that its predicted load information is valid for 5 hours, it should be able to indicate to a neighbour if due to some event </w:t>
      </w:r>
      <w:r w:rsidR="005B467C">
        <w:t xml:space="preserve">the </w:t>
      </w:r>
      <w:r w:rsidR="00923614">
        <w:t>predicted load after 3 hours changes considerably due to some event</w:t>
      </w:r>
      <w:r w:rsidR="00923614" w:rsidRPr="00E4462C">
        <w:t>.</w:t>
      </w:r>
    </w:p>
    <w:p w14:paraId="78352344" w14:textId="2996EE80" w:rsidR="00DC5933" w:rsidRDefault="00DC5933" w:rsidP="00DC5933">
      <w:pPr>
        <w:pStyle w:val="ListParagraph"/>
        <w:numPr>
          <w:ilvl w:val="0"/>
          <w:numId w:val="9"/>
        </w:numPr>
        <w:ind w:firstLineChars="0"/>
        <w:jc w:val="both"/>
      </w:pPr>
      <w:r>
        <w:t xml:space="preserve">A node running an AI/ML Model may determine that AI/ML Model output characteristics have been updated during the reporting period. For instance, the accuracy of the model may have slightly decreased under a new network environment, but the AI/ML Model could be otherwise still usable by a neighbour node receiving the AI/ML Model Inference. </w:t>
      </w:r>
    </w:p>
    <w:p w14:paraId="5114F850" w14:textId="52ED6C74" w:rsidR="00FD734F" w:rsidRDefault="00A42FF8" w:rsidP="00DC5933">
      <w:pPr>
        <w:jc w:val="both"/>
        <w:rPr>
          <w:b/>
          <w:bCs/>
          <w:lang w:val="en-US"/>
        </w:rPr>
      </w:pPr>
      <w:r w:rsidRPr="00FD734F">
        <w:rPr>
          <w:b/>
          <w:bCs/>
          <w:lang w:val="en-US"/>
        </w:rPr>
        <w:t>Proposal</w:t>
      </w:r>
      <w:r w:rsidR="004E0EDA">
        <w:rPr>
          <w:b/>
          <w:bCs/>
          <w:lang w:val="en-US"/>
        </w:rPr>
        <w:t xml:space="preserve"> 2</w:t>
      </w:r>
      <w:r w:rsidRPr="00FD734F">
        <w:rPr>
          <w:b/>
          <w:bCs/>
          <w:lang w:val="en-US"/>
        </w:rPr>
        <w:t xml:space="preserve">: </w:t>
      </w:r>
      <w:r w:rsidR="00FD734F" w:rsidRPr="00FD734F">
        <w:rPr>
          <w:b/>
          <w:bCs/>
          <w:lang w:val="en-US"/>
        </w:rPr>
        <w:t>A node shall be able to indicate to neighbour</w:t>
      </w:r>
      <w:r w:rsidR="004E0EDA">
        <w:rPr>
          <w:b/>
          <w:bCs/>
          <w:lang w:val="en-US"/>
        </w:rPr>
        <w:t>ing</w:t>
      </w:r>
      <w:r w:rsidR="00FD734F" w:rsidRPr="00FD734F">
        <w:rPr>
          <w:b/>
          <w:bCs/>
          <w:lang w:val="en-US"/>
        </w:rPr>
        <w:t xml:space="preserve"> nodes </w:t>
      </w:r>
      <w:r w:rsidR="00003D92">
        <w:rPr>
          <w:b/>
          <w:bCs/>
          <w:lang w:val="en-US"/>
        </w:rPr>
        <w:t xml:space="preserve">consuming </w:t>
      </w:r>
      <w:r w:rsidR="005B467C">
        <w:rPr>
          <w:b/>
          <w:bCs/>
          <w:lang w:val="en-US"/>
        </w:rPr>
        <w:t xml:space="preserve">its </w:t>
      </w:r>
      <w:r w:rsidR="00003D92">
        <w:rPr>
          <w:b/>
          <w:bCs/>
          <w:lang w:val="en-US"/>
        </w:rPr>
        <w:t xml:space="preserve">AI/ML Model Inference </w:t>
      </w:r>
      <w:r w:rsidR="00FD734F" w:rsidRPr="00FD734F">
        <w:rPr>
          <w:b/>
          <w:bCs/>
          <w:lang w:val="en-US"/>
        </w:rPr>
        <w:t>that its AI/ML Model output characteristics have been updated during the reporting period.</w:t>
      </w:r>
    </w:p>
    <w:p w14:paraId="4C24DAAD" w14:textId="18783332" w:rsidR="00E15343" w:rsidRDefault="00FD734F" w:rsidP="00DC5933">
      <w:pPr>
        <w:jc w:val="both"/>
        <w:rPr>
          <w:lang w:val="en-US"/>
        </w:rPr>
      </w:pPr>
      <w:r>
        <w:rPr>
          <w:lang w:val="en-US"/>
        </w:rPr>
        <w:t>In some cases, the changes in the AI/ML Model Output characteristics may have no impacts on the receiving node. For example, if the time interval during which a prediction is valid decreases slightly, a receiving node may still be able to use successfully this information</w:t>
      </w:r>
      <w:r w:rsidR="00DA00CA">
        <w:rPr>
          <w:lang w:val="en-US"/>
        </w:rPr>
        <w:t xml:space="preserve">. </w:t>
      </w:r>
      <w:r w:rsidR="00C111B1">
        <w:rPr>
          <w:lang w:val="en-US"/>
        </w:rPr>
        <w:t>I</w:t>
      </w:r>
      <w:r w:rsidR="00DA00CA">
        <w:rPr>
          <w:lang w:val="en-US"/>
        </w:rPr>
        <w:t xml:space="preserve">f a neighbouring node has an AI/ML Model producing predictions of resource status information valid for </w:t>
      </w:r>
      <w:r w:rsidR="00E15343">
        <w:rPr>
          <w:lang w:val="en-US"/>
        </w:rPr>
        <w:t>6</w:t>
      </w:r>
      <w:r w:rsidR="00DA00CA">
        <w:rPr>
          <w:lang w:val="en-US"/>
        </w:rPr>
        <w:t xml:space="preserve"> </w:t>
      </w:r>
      <w:r w:rsidR="00D9350E">
        <w:rPr>
          <w:lang w:val="en-US"/>
        </w:rPr>
        <w:t>hours</w:t>
      </w:r>
      <w:r w:rsidR="00DA00CA">
        <w:rPr>
          <w:lang w:val="en-US"/>
        </w:rPr>
        <w:t xml:space="preserve"> but </w:t>
      </w:r>
      <w:r w:rsidR="000C2B07">
        <w:rPr>
          <w:lang w:val="en-US"/>
        </w:rPr>
        <w:t xml:space="preserve">the node determines that the validity of a prediction is decreased to </w:t>
      </w:r>
      <w:r w:rsidR="00D9350E">
        <w:rPr>
          <w:lang w:val="en-US"/>
        </w:rPr>
        <w:t>3</w:t>
      </w:r>
      <w:r w:rsidR="000C2B07">
        <w:rPr>
          <w:lang w:val="en-US"/>
        </w:rPr>
        <w:t xml:space="preserve"> </w:t>
      </w:r>
      <w:r w:rsidR="00D9350E">
        <w:rPr>
          <w:lang w:val="en-US"/>
        </w:rPr>
        <w:t>hours</w:t>
      </w:r>
      <w:r w:rsidR="000C2B07">
        <w:rPr>
          <w:lang w:val="en-US"/>
        </w:rPr>
        <w:t xml:space="preserve">, a recipient node may still be able to successfully utilize the inference information even though </w:t>
      </w:r>
      <w:r w:rsidR="00003D92">
        <w:rPr>
          <w:lang w:val="en-US"/>
        </w:rPr>
        <w:t xml:space="preserve">Model Output characteristics </w:t>
      </w:r>
      <w:r w:rsidR="000C2B07">
        <w:rPr>
          <w:lang w:val="en-US"/>
        </w:rPr>
        <w:t>ha</w:t>
      </w:r>
      <w:r w:rsidR="00003D92">
        <w:rPr>
          <w:lang w:val="en-US"/>
        </w:rPr>
        <w:t>ve</w:t>
      </w:r>
      <w:r w:rsidR="000C2B07">
        <w:rPr>
          <w:lang w:val="en-US"/>
        </w:rPr>
        <w:t xml:space="preserve"> been updated. </w:t>
      </w:r>
    </w:p>
    <w:p w14:paraId="6B45409C" w14:textId="77777777" w:rsidR="00B95D2B" w:rsidRDefault="00E15343" w:rsidP="00DC5933">
      <w:pPr>
        <w:jc w:val="both"/>
        <w:rPr>
          <w:lang w:val="en-US"/>
        </w:rPr>
      </w:pPr>
      <w:r>
        <w:rPr>
          <w:lang w:val="en-US"/>
        </w:rPr>
        <w:t xml:space="preserve">In some cases, it could be possible that the node whose AI/ML Model Output characteristics have been updated tries itself to compensate for this </w:t>
      </w:r>
      <w:r w:rsidR="00B95D2B">
        <w:rPr>
          <w:lang w:val="en-US"/>
        </w:rPr>
        <w:t>change</w:t>
      </w:r>
      <w:r>
        <w:rPr>
          <w:lang w:val="en-US"/>
        </w:rPr>
        <w:t xml:space="preserve"> in the characteristics of AI/ML Model Inference. Consider an example where a node produces AI/ML Model Inference that has a certain validity time but in the course of time the node determines that the validity time of the prediction is halved. The node could try to compensate for this by adjusting the reporting period of the AI/ML Model Inference and report twice as often.</w:t>
      </w:r>
      <w:r w:rsidR="00B95D2B">
        <w:rPr>
          <w:lang w:val="en-US"/>
        </w:rPr>
        <w:t xml:space="preserve"> </w:t>
      </w:r>
    </w:p>
    <w:p w14:paraId="74352150" w14:textId="25B3466E" w:rsidR="00B95D2B" w:rsidRDefault="00B95D2B" w:rsidP="00026CC8">
      <w:pPr>
        <w:jc w:val="both"/>
        <w:rPr>
          <w:lang w:val="en-US"/>
        </w:rPr>
      </w:pPr>
      <w:r>
        <w:rPr>
          <w:lang w:val="en-US"/>
        </w:rPr>
        <w:t>Of course in some other case, if the AI/ML Model Inference is significantly updated (e.g., it is valid very shortly) then a receiving node may not be able to utilize the received information. It is up to the receiving node to determine whether to continue receiving the modified inference information or whether it proceeds to stop the measurement reporting.</w:t>
      </w:r>
    </w:p>
    <w:p w14:paraId="2CB1BEF3" w14:textId="1281C218" w:rsidR="00C73C6A" w:rsidRDefault="00B2362A" w:rsidP="00026CC8">
      <w:pPr>
        <w:jc w:val="both"/>
      </w:pPr>
      <w:r>
        <w:t xml:space="preserve">Resource Status Procedure has been used to exchange load measurements between </w:t>
      </w:r>
      <w:r w:rsidR="00391BC8">
        <w:t xml:space="preserve">NG-RAN nodes </w:t>
      </w:r>
      <w:r w:rsidR="00961A6A">
        <w:t>through a periodic reporting</w:t>
      </w:r>
      <w:r>
        <w:t>.</w:t>
      </w:r>
      <w:r w:rsidR="005A0BDE">
        <w:t xml:space="preserve"> </w:t>
      </w:r>
      <w:r w:rsidR="00961A6A">
        <w:t xml:space="preserve">If this predicted information is used as Training Data in the input of another AI/ML Model at a neighbouring </w:t>
      </w:r>
      <w:r w:rsidR="00391BC8">
        <w:t>NG-RAN node</w:t>
      </w:r>
      <w:r w:rsidR="00961A6A">
        <w:t xml:space="preserve">, then training data should be tuned according to the training needs of a neighbour </w:t>
      </w:r>
      <w:r w:rsidR="00391BC8">
        <w:t>NG-RAN node</w:t>
      </w:r>
      <w:r w:rsidR="00961A6A">
        <w:t xml:space="preserve">. Periodic inference reporting may be useful in the beginning of the training process to provide sufficient Training Data for Training of an AI/ML Model. </w:t>
      </w:r>
    </w:p>
    <w:p w14:paraId="592250F1" w14:textId="17A890BA" w:rsidR="00C73C6A" w:rsidRDefault="00C73C6A" w:rsidP="00026CC8">
      <w:pPr>
        <w:jc w:val="both"/>
      </w:pPr>
      <w:r w:rsidRPr="00C71DB4">
        <w:rPr>
          <w:b/>
          <w:bCs/>
        </w:rPr>
        <w:t>Observation</w:t>
      </w:r>
      <w:r w:rsidR="004E0EDA">
        <w:rPr>
          <w:b/>
          <w:bCs/>
        </w:rPr>
        <w:t xml:space="preserve"> 3</w:t>
      </w:r>
      <w:r w:rsidRPr="00C71DB4">
        <w:rPr>
          <w:b/>
          <w:bCs/>
        </w:rPr>
        <w:t>: Periodic AI/ML Model Inference Reporting</w:t>
      </w:r>
      <w:r>
        <w:rPr>
          <w:b/>
          <w:bCs/>
        </w:rPr>
        <w:t xml:space="preserve"> may be useful for initial training an AI/ML Model to guarantee a sufficient number of Training Data. </w:t>
      </w:r>
    </w:p>
    <w:p w14:paraId="654ED26B" w14:textId="683E6809" w:rsidR="00081B93" w:rsidRDefault="00961A6A" w:rsidP="00026CC8">
      <w:pPr>
        <w:jc w:val="both"/>
      </w:pPr>
      <w:r>
        <w:t xml:space="preserve">However, once an AI/ML Model is almost trained at a node, the latter may only be interested in more infrequent prediction reporting from a neighbouring </w:t>
      </w:r>
      <w:r w:rsidR="00391BC8">
        <w:t>NG-RAN node</w:t>
      </w:r>
      <w:r>
        <w:t>, mostly related to monitoring purposes.</w:t>
      </w:r>
      <w:r w:rsidR="00C71DB4">
        <w:t xml:space="preserve"> Monitoring only certain events capturing the updates in AI/ML Model Inference from network nodes may allow to keep the reporting procedure active to collect Training Data and monitor impacting events to AI/ML Model Inference</w:t>
      </w:r>
      <w:r w:rsidR="00C73C6A">
        <w:t xml:space="preserve"> function</w:t>
      </w:r>
      <w:r w:rsidR="00C71DB4">
        <w:t xml:space="preserve">, while at the same time keep the amount of reporting measurements limited. </w:t>
      </w:r>
      <w:r w:rsidR="00081B93">
        <w:t xml:space="preserve"> </w:t>
      </w:r>
    </w:p>
    <w:p w14:paraId="7A5BF322" w14:textId="74471507" w:rsidR="00C71DB4" w:rsidRPr="00C71DB4" w:rsidRDefault="00C73C6A" w:rsidP="00026CC8">
      <w:pPr>
        <w:jc w:val="both"/>
        <w:rPr>
          <w:b/>
          <w:bCs/>
        </w:rPr>
      </w:pPr>
      <w:r>
        <w:rPr>
          <w:b/>
          <w:bCs/>
        </w:rPr>
        <w:t>Observation</w:t>
      </w:r>
      <w:r w:rsidR="004E0EDA">
        <w:rPr>
          <w:b/>
          <w:bCs/>
        </w:rPr>
        <w:t xml:space="preserve"> 4</w:t>
      </w:r>
      <w:r>
        <w:rPr>
          <w:b/>
          <w:bCs/>
        </w:rPr>
        <w:t>: Monitoring</w:t>
      </w:r>
      <w:r w:rsidRPr="00C73C6A">
        <w:rPr>
          <w:b/>
          <w:bCs/>
        </w:rPr>
        <w:t xml:space="preserve"> only certain events capturing updates in AI/ML Model Inference from network nodes may allow to keep the reporting procedure active to collect Training Data and monitor impacting events to AI/ML Model Inference function, while at the same time keep the amount of reporting measurements limited.</w:t>
      </w:r>
    </w:p>
    <w:p w14:paraId="2B4C5F01" w14:textId="41322FD5" w:rsidR="00961A6A" w:rsidRDefault="00961A6A" w:rsidP="00961A6A">
      <w:pPr>
        <w:jc w:val="both"/>
      </w:pPr>
      <w:r>
        <w:t xml:space="preserve">In another case, a node may only be interested to train an AI/ML model satisfying a certain event e.g., a predicted load exceeding a certain threshold or a predicted UE trajectory following a certain path. Periodic reporting could waste network resources if the only aim is to train over a certain event while with event-based reporting the </w:t>
      </w:r>
      <w:r w:rsidR="00017EA8">
        <w:t>number</w:t>
      </w:r>
      <w:r>
        <w:t xml:space="preserve"> of measurements is limited on a “need-basis”. </w:t>
      </w:r>
    </w:p>
    <w:p w14:paraId="5432F668" w14:textId="764B0AE8" w:rsidR="00B2362A" w:rsidRPr="00C73C6A" w:rsidRDefault="00C73C6A" w:rsidP="00026CC8">
      <w:pPr>
        <w:jc w:val="both"/>
        <w:rPr>
          <w:b/>
          <w:bCs/>
        </w:rPr>
      </w:pPr>
      <w:r w:rsidRPr="00C73C6A">
        <w:rPr>
          <w:b/>
          <w:bCs/>
        </w:rPr>
        <w:t>Observation</w:t>
      </w:r>
      <w:r w:rsidR="004E0EDA">
        <w:rPr>
          <w:b/>
          <w:bCs/>
        </w:rPr>
        <w:t xml:space="preserve"> 5</w:t>
      </w:r>
      <w:r w:rsidRPr="00C73C6A">
        <w:rPr>
          <w:b/>
          <w:bCs/>
        </w:rPr>
        <w:t>: Monitoring a certain event can also help a node collect Training Data only for a certain event or condition.</w:t>
      </w:r>
    </w:p>
    <w:p w14:paraId="29DB8232" w14:textId="4ECD6101" w:rsidR="00692A53" w:rsidRPr="00081B93" w:rsidRDefault="00961A6A" w:rsidP="00081B93">
      <w:pPr>
        <w:jc w:val="both"/>
        <w:rPr>
          <w:b/>
          <w:bCs/>
        </w:rPr>
      </w:pPr>
      <w:r w:rsidRPr="00806F3D">
        <w:rPr>
          <w:b/>
          <w:bCs/>
        </w:rPr>
        <w:t>Proposal</w:t>
      </w:r>
      <w:r w:rsidR="004E0EDA">
        <w:rPr>
          <w:b/>
          <w:bCs/>
        </w:rPr>
        <w:t xml:space="preserve"> 3</w:t>
      </w:r>
      <w:r w:rsidRPr="00806F3D">
        <w:rPr>
          <w:b/>
          <w:bCs/>
        </w:rPr>
        <w:t xml:space="preserve">: The procedure used to report predicted information </w:t>
      </w:r>
      <w:r w:rsidRPr="00391BC8">
        <w:rPr>
          <w:b/>
          <w:bCs/>
        </w:rPr>
        <w:t xml:space="preserve">from a </w:t>
      </w:r>
      <w:r w:rsidR="00391BC8" w:rsidRPr="00391BC8">
        <w:rPr>
          <w:b/>
          <w:bCs/>
        </w:rPr>
        <w:t xml:space="preserve">NG-RAN node </w:t>
      </w:r>
      <w:r w:rsidRPr="00391BC8">
        <w:rPr>
          <w:b/>
          <w:bCs/>
        </w:rPr>
        <w:t>to another</w:t>
      </w:r>
      <w:r w:rsidRPr="00806F3D">
        <w:rPr>
          <w:b/>
          <w:bCs/>
        </w:rPr>
        <w:t xml:space="preserve"> </w:t>
      </w:r>
      <w:r>
        <w:rPr>
          <w:b/>
          <w:bCs/>
        </w:rPr>
        <w:t>shall</w:t>
      </w:r>
      <w:r w:rsidRPr="00806F3D">
        <w:rPr>
          <w:b/>
          <w:bCs/>
        </w:rPr>
        <w:t xml:space="preserve"> allow a combination of periodic and event-based reporting methods.</w:t>
      </w:r>
      <w:r w:rsidR="00E4462C" w:rsidRPr="00E4462C">
        <w:t xml:space="preserve">  </w:t>
      </w:r>
    </w:p>
    <w:p w14:paraId="0C0AF614" w14:textId="699D224F" w:rsidR="00081B93" w:rsidRDefault="00081B93" w:rsidP="00081B93">
      <w:pPr>
        <w:jc w:val="both"/>
      </w:pPr>
    </w:p>
    <w:p w14:paraId="6976C25A" w14:textId="77777777" w:rsidR="00081B93" w:rsidRPr="00E4462C" w:rsidRDefault="00081B93" w:rsidP="00281716"/>
    <w:p w14:paraId="52D5B551" w14:textId="7893C599" w:rsidR="00E73FFE" w:rsidRDefault="00EB448B" w:rsidP="00EB448B">
      <w:pPr>
        <w:pStyle w:val="Heading1"/>
      </w:pPr>
      <w:r>
        <w:lastRenderedPageBreak/>
        <w:t xml:space="preserve">3 </w:t>
      </w:r>
      <w:r>
        <w:tab/>
        <w:t>Conclusion</w:t>
      </w:r>
    </w:p>
    <w:p w14:paraId="1B676D1C" w14:textId="31F87B04" w:rsidR="00C8625B" w:rsidRDefault="00C8625B" w:rsidP="00C8625B">
      <w:r>
        <w:t>In this paper we make the following observations and proposals:</w:t>
      </w:r>
    </w:p>
    <w:p w14:paraId="448296C7" w14:textId="77777777" w:rsidR="004E0EDA" w:rsidRDefault="004E0EDA" w:rsidP="004E0EDA">
      <w:pPr>
        <w:jc w:val="both"/>
        <w:rPr>
          <w:b/>
          <w:bCs/>
        </w:rPr>
      </w:pPr>
      <w:r w:rsidRPr="003B5699">
        <w:rPr>
          <w:b/>
          <w:bCs/>
        </w:rPr>
        <w:t>Observation</w:t>
      </w:r>
      <w:r>
        <w:rPr>
          <w:b/>
          <w:bCs/>
        </w:rPr>
        <w:t xml:space="preserve"> 1</w:t>
      </w:r>
      <w:r w:rsidRPr="003B5699">
        <w:rPr>
          <w:b/>
          <w:bCs/>
        </w:rPr>
        <w:t xml:space="preserve">: Resource Status procedure allows </w:t>
      </w:r>
      <w:r>
        <w:rPr>
          <w:b/>
          <w:bCs/>
        </w:rPr>
        <w:t xml:space="preserve">a </w:t>
      </w:r>
      <w:r w:rsidRPr="009E3D4A">
        <w:rPr>
          <w:b/>
          <w:bCs/>
        </w:rPr>
        <w:t>NG-RAN node</w:t>
      </w:r>
      <w:r w:rsidRPr="003B5699">
        <w:rPr>
          <w:b/>
          <w:bCs/>
        </w:rPr>
        <w:t xml:space="preserve"> to report load measurements to a neighbouring</w:t>
      </w:r>
      <w:r w:rsidRPr="00391BC8">
        <w:rPr>
          <w:b/>
          <w:bCs/>
        </w:rPr>
        <w:t xml:space="preserve"> NG-RAN node </w:t>
      </w:r>
      <w:r w:rsidRPr="003B5699">
        <w:rPr>
          <w:b/>
          <w:bCs/>
        </w:rPr>
        <w:t>in a periodic way.</w:t>
      </w:r>
    </w:p>
    <w:p w14:paraId="6E5FD500" w14:textId="77777777" w:rsidR="004E0EDA" w:rsidRPr="002612BF" w:rsidRDefault="004E0EDA" w:rsidP="004E0EDA">
      <w:pPr>
        <w:jc w:val="both"/>
        <w:rPr>
          <w:b/>
          <w:bCs/>
        </w:rPr>
      </w:pPr>
      <w:r w:rsidRPr="002612BF">
        <w:rPr>
          <w:b/>
          <w:bCs/>
        </w:rPr>
        <w:t>Observation</w:t>
      </w:r>
      <w:r>
        <w:rPr>
          <w:b/>
          <w:bCs/>
        </w:rPr>
        <w:t xml:space="preserve"> 2</w:t>
      </w:r>
      <w:r w:rsidRPr="002612BF">
        <w:rPr>
          <w:b/>
          <w:bCs/>
        </w:rPr>
        <w:t>: After a measurement is stopped, no additional information can be reported</w:t>
      </w:r>
      <w:r>
        <w:rPr>
          <w:b/>
          <w:bCs/>
        </w:rPr>
        <w:t xml:space="preserve"> from the reporting node</w:t>
      </w:r>
      <w:r w:rsidRPr="002612BF">
        <w:rPr>
          <w:b/>
          <w:bCs/>
        </w:rPr>
        <w:t xml:space="preserve">.  </w:t>
      </w:r>
    </w:p>
    <w:p w14:paraId="3089626F" w14:textId="77777777" w:rsidR="004E0EDA" w:rsidRPr="00B17482" w:rsidRDefault="004E0EDA" w:rsidP="004E0EDA">
      <w:pPr>
        <w:jc w:val="both"/>
        <w:rPr>
          <w:b/>
          <w:bCs/>
        </w:rPr>
      </w:pPr>
      <w:r>
        <w:rPr>
          <w:b/>
          <w:bCs/>
        </w:rPr>
        <w:t>Proposal 1</w:t>
      </w:r>
      <w:r w:rsidRPr="00B17482">
        <w:rPr>
          <w:b/>
          <w:bCs/>
        </w:rPr>
        <w:t xml:space="preserve">: A procedure is needed to </w:t>
      </w:r>
      <w:r>
        <w:rPr>
          <w:b/>
          <w:bCs/>
        </w:rPr>
        <w:t xml:space="preserve">allow a </w:t>
      </w:r>
      <w:r w:rsidRPr="00391BC8">
        <w:rPr>
          <w:b/>
          <w:bCs/>
        </w:rPr>
        <w:t>NG-RAN node</w:t>
      </w:r>
      <w:r>
        <w:rPr>
          <w:b/>
          <w:bCs/>
        </w:rPr>
        <w:t xml:space="preserve"> request and receive predictions from a neighbour </w:t>
      </w:r>
      <w:r w:rsidRPr="00391BC8">
        <w:rPr>
          <w:b/>
          <w:bCs/>
        </w:rPr>
        <w:t>NG-RAN node</w:t>
      </w:r>
      <w:r>
        <w:rPr>
          <w:b/>
          <w:bCs/>
        </w:rPr>
        <w:t xml:space="preserve">, providing those predictions. </w:t>
      </w:r>
    </w:p>
    <w:p w14:paraId="69AF7BD5" w14:textId="77777777" w:rsidR="009F6A60" w:rsidRDefault="009F6A60" w:rsidP="009F6A60">
      <w:pPr>
        <w:jc w:val="both"/>
        <w:rPr>
          <w:b/>
          <w:bCs/>
          <w:lang w:val="en-US"/>
        </w:rPr>
      </w:pPr>
      <w:r w:rsidRPr="00FD734F">
        <w:rPr>
          <w:b/>
          <w:bCs/>
          <w:lang w:val="en-US"/>
        </w:rPr>
        <w:t>Proposal</w:t>
      </w:r>
      <w:r>
        <w:rPr>
          <w:b/>
          <w:bCs/>
          <w:lang w:val="en-US"/>
        </w:rPr>
        <w:t xml:space="preserve"> 2</w:t>
      </w:r>
      <w:r w:rsidRPr="00FD734F">
        <w:rPr>
          <w:b/>
          <w:bCs/>
          <w:lang w:val="en-US"/>
        </w:rPr>
        <w:t>: A node shall be able to indicate to neighbour</w:t>
      </w:r>
      <w:r>
        <w:rPr>
          <w:b/>
          <w:bCs/>
          <w:lang w:val="en-US"/>
        </w:rPr>
        <w:t>ing</w:t>
      </w:r>
      <w:r w:rsidRPr="00FD734F">
        <w:rPr>
          <w:b/>
          <w:bCs/>
          <w:lang w:val="en-US"/>
        </w:rPr>
        <w:t xml:space="preserve"> nodes </w:t>
      </w:r>
      <w:r>
        <w:rPr>
          <w:b/>
          <w:bCs/>
          <w:lang w:val="en-US"/>
        </w:rPr>
        <w:t xml:space="preserve">consuming its AI/ML Model Inference </w:t>
      </w:r>
      <w:r w:rsidRPr="00FD734F">
        <w:rPr>
          <w:b/>
          <w:bCs/>
          <w:lang w:val="en-US"/>
        </w:rPr>
        <w:t>that its AI/ML Model output characteristics have been updated during the reporting period.</w:t>
      </w:r>
    </w:p>
    <w:p w14:paraId="62558007" w14:textId="77777777" w:rsidR="009F6A60" w:rsidRDefault="009F6A60" w:rsidP="009F6A60">
      <w:pPr>
        <w:jc w:val="both"/>
      </w:pPr>
      <w:r w:rsidRPr="00C71DB4">
        <w:rPr>
          <w:b/>
          <w:bCs/>
        </w:rPr>
        <w:t>Observation</w:t>
      </w:r>
      <w:r>
        <w:rPr>
          <w:b/>
          <w:bCs/>
        </w:rPr>
        <w:t xml:space="preserve"> 3</w:t>
      </w:r>
      <w:r w:rsidRPr="00C71DB4">
        <w:rPr>
          <w:b/>
          <w:bCs/>
        </w:rPr>
        <w:t>: Periodic AI/ML Model Inference Reporting</w:t>
      </w:r>
      <w:r>
        <w:rPr>
          <w:b/>
          <w:bCs/>
        </w:rPr>
        <w:t xml:space="preserve"> may be useful for initial training an AI/ML Model to guarantee a sufficient number of Training Data. </w:t>
      </w:r>
    </w:p>
    <w:p w14:paraId="24940F7D" w14:textId="49E43D64" w:rsidR="00C8625B" w:rsidRPr="009F6A60" w:rsidRDefault="009F6A60" w:rsidP="009F6A60">
      <w:pPr>
        <w:jc w:val="both"/>
        <w:rPr>
          <w:b/>
          <w:bCs/>
        </w:rPr>
      </w:pPr>
      <w:r>
        <w:rPr>
          <w:b/>
          <w:bCs/>
        </w:rPr>
        <w:t>Observation 4: Monitoring</w:t>
      </w:r>
      <w:r w:rsidRPr="00C73C6A">
        <w:rPr>
          <w:b/>
          <w:bCs/>
        </w:rPr>
        <w:t xml:space="preserve"> only certain events capturing updates in AI/ML Model Inference from network nodes may allow to keep the reporting procedure active to collect Training Data and monitor impacting events to AI/ML Model Inference function, while at the same time keep the amount of reporting measurements limited.</w:t>
      </w:r>
    </w:p>
    <w:p w14:paraId="02FE5B47" w14:textId="77777777" w:rsidR="009F6A60" w:rsidRPr="00C73C6A" w:rsidRDefault="009F6A60" w:rsidP="009F6A60">
      <w:pPr>
        <w:jc w:val="both"/>
        <w:rPr>
          <w:b/>
          <w:bCs/>
        </w:rPr>
      </w:pPr>
      <w:r w:rsidRPr="00C73C6A">
        <w:rPr>
          <w:b/>
          <w:bCs/>
        </w:rPr>
        <w:t>Observation</w:t>
      </w:r>
      <w:r>
        <w:rPr>
          <w:b/>
          <w:bCs/>
        </w:rPr>
        <w:t xml:space="preserve"> 5</w:t>
      </w:r>
      <w:r w:rsidRPr="00C73C6A">
        <w:rPr>
          <w:b/>
          <w:bCs/>
        </w:rPr>
        <w:t>: Monitoring a certain event can also help a node collect Training Data only for a certain event or condition.</w:t>
      </w:r>
    </w:p>
    <w:p w14:paraId="73005C86" w14:textId="77777777" w:rsidR="009F6A60" w:rsidRPr="00081B93" w:rsidRDefault="009F6A60" w:rsidP="009F6A60">
      <w:pPr>
        <w:jc w:val="both"/>
        <w:rPr>
          <w:b/>
          <w:bCs/>
        </w:rPr>
      </w:pPr>
      <w:r w:rsidRPr="00806F3D">
        <w:rPr>
          <w:b/>
          <w:bCs/>
        </w:rPr>
        <w:t>Proposal</w:t>
      </w:r>
      <w:r>
        <w:rPr>
          <w:b/>
          <w:bCs/>
        </w:rPr>
        <w:t xml:space="preserve"> 3</w:t>
      </w:r>
      <w:r w:rsidRPr="00806F3D">
        <w:rPr>
          <w:b/>
          <w:bCs/>
        </w:rPr>
        <w:t xml:space="preserve">: The procedure used to report predicted information </w:t>
      </w:r>
      <w:r w:rsidRPr="00391BC8">
        <w:rPr>
          <w:b/>
          <w:bCs/>
        </w:rPr>
        <w:t>from a NG-RAN node to another</w:t>
      </w:r>
      <w:r w:rsidRPr="00806F3D">
        <w:rPr>
          <w:b/>
          <w:bCs/>
        </w:rPr>
        <w:t xml:space="preserve"> </w:t>
      </w:r>
      <w:r>
        <w:rPr>
          <w:b/>
          <w:bCs/>
        </w:rPr>
        <w:t>shall</w:t>
      </w:r>
      <w:r w:rsidRPr="00806F3D">
        <w:rPr>
          <w:b/>
          <w:bCs/>
        </w:rPr>
        <w:t xml:space="preserve"> allow a combination of periodic and event-based reporting methods.</w:t>
      </w:r>
      <w:r w:rsidRPr="00E4462C">
        <w:t xml:space="preserve">  </w:t>
      </w:r>
    </w:p>
    <w:p w14:paraId="59600634" w14:textId="77777777" w:rsidR="00C8625B" w:rsidRPr="00C8625B" w:rsidRDefault="00C8625B" w:rsidP="00C8625B"/>
    <w:sectPr w:rsidR="00C8625B" w:rsidRPr="00C8625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25B23" w14:textId="77777777" w:rsidR="00E07479" w:rsidRDefault="00E07479">
      <w:r>
        <w:separator/>
      </w:r>
    </w:p>
  </w:endnote>
  <w:endnote w:type="continuationSeparator" w:id="0">
    <w:p w14:paraId="0BE9FCD1" w14:textId="77777777" w:rsidR="00E07479" w:rsidRDefault="00E07479">
      <w:r>
        <w:continuationSeparator/>
      </w:r>
    </w:p>
  </w:endnote>
  <w:endnote w:type="continuationNotice" w:id="1">
    <w:p w14:paraId="21E57F38" w14:textId="77777777" w:rsidR="00E07479" w:rsidRDefault="00E07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02E6" w14:textId="77777777" w:rsidR="00C80236" w:rsidRDefault="00C80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86871" w14:textId="77777777" w:rsidR="00C80236" w:rsidRDefault="00C80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BF3A2" w14:textId="77777777" w:rsidR="00C80236" w:rsidRDefault="00C80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40368" w14:textId="77777777" w:rsidR="00E07479" w:rsidRDefault="00E07479">
      <w:r>
        <w:separator/>
      </w:r>
    </w:p>
  </w:footnote>
  <w:footnote w:type="continuationSeparator" w:id="0">
    <w:p w14:paraId="331C80F5" w14:textId="77777777" w:rsidR="00E07479" w:rsidRDefault="00E07479">
      <w:r>
        <w:continuationSeparator/>
      </w:r>
    </w:p>
  </w:footnote>
  <w:footnote w:type="continuationNotice" w:id="1">
    <w:p w14:paraId="0249CD56" w14:textId="77777777" w:rsidR="00E07479" w:rsidRDefault="00E074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C53F" w14:textId="77777777" w:rsidR="00C80236" w:rsidRDefault="00C8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E524" w14:textId="77777777" w:rsidR="00C80236" w:rsidRDefault="00C802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4B86" w14:textId="77777777" w:rsidR="00C80236" w:rsidRDefault="00C8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CA5F72"/>
    <w:lvl w:ilvl="0">
      <w:numFmt w:val="bullet"/>
      <w:lvlText w:val="*"/>
      <w:lvlJc w:val="left"/>
    </w:lvl>
  </w:abstractNum>
  <w:abstractNum w:abstractNumId="1"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5" w15:restartNumberingAfterBreak="0">
    <w:nsid w:val="25031967"/>
    <w:multiLevelType w:val="hybridMultilevel"/>
    <w:tmpl w:val="87B4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E0D35DC"/>
    <w:multiLevelType w:val="hybridMultilevel"/>
    <w:tmpl w:val="D2D4A9B4"/>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
  </w:num>
  <w:num w:numId="2">
    <w:abstractNumId w:val="6"/>
  </w:num>
  <w:num w:numId="3">
    <w:abstractNumId w:val="0"/>
    <w:lvlOverride w:ilvl="0">
      <w:lvl w:ilvl="0">
        <w:numFmt w:val="bullet"/>
        <w:lvlText w:val=""/>
        <w:legacy w:legacy="1" w:legacySpace="0" w:legacyIndent="0"/>
        <w:lvlJc w:val="left"/>
        <w:rPr>
          <w:rFonts w:ascii="Symbol" w:hAnsi="Symbol" w:hint="default"/>
          <w:sz w:val="32"/>
        </w:rPr>
      </w:lvl>
    </w:lvlOverride>
  </w:num>
  <w:num w:numId="4">
    <w:abstractNumId w:val="7"/>
  </w:num>
  <w:num w:numId="5">
    <w:abstractNumId w:val="4"/>
  </w:num>
  <w:num w:numId="6">
    <w:abstractNumId w:val="3"/>
  </w:num>
  <w:num w:numId="7">
    <w:abstractNumId w:val="2"/>
  </w:num>
  <w:num w:numId="8">
    <w:abstractNumId w:val="5"/>
  </w:num>
  <w:num w:numId="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49E"/>
    <w:rsid w:val="00003D92"/>
    <w:rsid w:val="00004C88"/>
    <w:rsid w:val="00006CF4"/>
    <w:rsid w:val="000101E1"/>
    <w:rsid w:val="000102D5"/>
    <w:rsid w:val="00012002"/>
    <w:rsid w:val="00017EA8"/>
    <w:rsid w:val="00021C37"/>
    <w:rsid w:val="00023228"/>
    <w:rsid w:val="00023C47"/>
    <w:rsid w:val="0002605E"/>
    <w:rsid w:val="00026CC8"/>
    <w:rsid w:val="00030DC1"/>
    <w:rsid w:val="00033397"/>
    <w:rsid w:val="000342C7"/>
    <w:rsid w:val="00035382"/>
    <w:rsid w:val="0003599C"/>
    <w:rsid w:val="000363E0"/>
    <w:rsid w:val="00040095"/>
    <w:rsid w:val="000413C3"/>
    <w:rsid w:val="00042EFA"/>
    <w:rsid w:val="000448B0"/>
    <w:rsid w:val="00045C0A"/>
    <w:rsid w:val="00051B81"/>
    <w:rsid w:val="00052AE8"/>
    <w:rsid w:val="00052FCE"/>
    <w:rsid w:val="00055528"/>
    <w:rsid w:val="0005563E"/>
    <w:rsid w:val="00057546"/>
    <w:rsid w:val="000621C5"/>
    <w:rsid w:val="00067194"/>
    <w:rsid w:val="00075996"/>
    <w:rsid w:val="00077770"/>
    <w:rsid w:val="00077C13"/>
    <w:rsid w:val="00080512"/>
    <w:rsid w:val="0008149D"/>
    <w:rsid w:val="00081B93"/>
    <w:rsid w:val="00083F0D"/>
    <w:rsid w:val="0008653A"/>
    <w:rsid w:val="000865D8"/>
    <w:rsid w:val="0008680D"/>
    <w:rsid w:val="000869A6"/>
    <w:rsid w:val="00087BA7"/>
    <w:rsid w:val="00090106"/>
    <w:rsid w:val="00093017"/>
    <w:rsid w:val="0009328A"/>
    <w:rsid w:val="00095AA8"/>
    <w:rsid w:val="00095EB5"/>
    <w:rsid w:val="000A1A40"/>
    <w:rsid w:val="000A1A69"/>
    <w:rsid w:val="000A2A27"/>
    <w:rsid w:val="000A2DD9"/>
    <w:rsid w:val="000A39FE"/>
    <w:rsid w:val="000A4693"/>
    <w:rsid w:val="000A6540"/>
    <w:rsid w:val="000A68A7"/>
    <w:rsid w:val="000A7321"/>
    <w:rsid w:val="000B112A"/>
    <w:rsid w:val="000B2833"/>
    <w:rsid w:val="000B4A4B"/>
    <w:rsid w:val="000B5800"/>
    <w:rsid w:val="000B7BCF"/>
    <w:rsid w:val="000C1F3A"/>
    <w:rsid w:val="000C2B07"/>
    <w:rsid w:val="000C556D"/>
    <w:rsid w:val="000C6507"/>
    <w:rsid w:val="000C73DA"/>
    <w:rsid w:val="000C7B7A"/>
    <w:rsid w:val="000D2D10"/>
    <w:rsid w:val="000D376D"/>
    <w:rsid w:val="000D58AB"/>
    <w:rsid w:val="000D61E5"/>
    <w:rsid w:val="000D7D37"/>
    <w:rsid w:val="000E15CB"/>
    <w:rsid w:val="000E2FC0"/>
    <w:rsid w:val="000E5F46"/>
    <w:rsid w:val="000F0231"/>
    <w:rsid w:val="000F32F7"/>
    <w:rsid w:val="000F4E66"/>
    <w:rsid w:val="00100CE8"/>
    <w:rsid w:val="00101B8C"/>
    <w:rsid w:val="00104CCB"/>
    <w:rsid w:val="00106C66"/>
    <w:rsid w:val="001070C9"/>
    <w:rsid w:val="001075B7"/>
    <w:rsid w:val="0010767A"/>
    <w:rsid w:val="00114690"/>
    <w:rsid w:val="00120345"/>
    <w:rsid w:val="001212EF"/>
    <w:rsid w:val="0012352C"/>
    <w:rsid w:val="001263D1"/>
    <w:rsid w:val="001305BF"/>
    <w:rsid w:val="00133494"/>
    <w:rsid w:val="001370F2"/>
    <w:rsid w:val="0014798C"/>
    <w:rsid w:val="001549DD"/>
    <w:rsid w:val="00161D44"/>
    <w:rsid w:val="00161D81"/>
    <w:rsid w:val="00162EAA"/>
    <w:rsid w:val="001641CE"/>
    <w:rsid w:val="001642B5"/>
    <w:rsid w:val="001659DA"/>
    <w:rsid w:val="00166F4F"/>
    <w:rsid w:val="0017095C"/>
    <w:rsid w:val="00171490"/>
    <w:rsid w:val="00174015"/>
    <w:rsid w:val="00174B00"/>
    <w:rsid w:val="00177228"/>
    <w:rsid w:val="00181252"/>
    <w:rsid w:val="00182BD0"/>
    <w:rsid w:val="001835A1"/>
    <w:rsid w:val="00183AFB"/>
    <w:rsid w:val="00194CD0"/>
    <w:rsid w:val="00195765"/>
    <w:rsid w:val="00196AA5"/>
    <w:rsid w:val="001A2FAE"/>
    <w:rsid w:val="001B08B3"/>
    <w:rsid w:val="001B2750"/>
    <w:rsid w:val="001B27D8"/>
    <w:rsid w:val="001B2ABB"/>
    <w:rsid w:val="001B2FE7"/>
    <w:rsid w:val="001B627D"/>
    <w:rsid w:val="001B75BA"/>
    <w:rsid w:val="001C097F"/>
    <w:rsid w:val="001C178C"/>
    <w:rsid w:val="001C3A42"/>
    <w:rsid w:val="001C4103"/>
    <w:rsid w:val="001C4281"/>
    <w:rsid w:val="001C4A27"/>
    <w:rsid w:val="001C7E52"/>
    <w:rsid w:val="001D0D3F"/>
    <w:rsid w:val="001D440D"/>
    <w:rsid w:val="001D5B1D"/>
    <w:rsid w:val="001D6287"/>
    <w:rsid w:val="001D756F"/>
    <w:rsid w:val="001E2BBB"/>
    <w:rsid w:val="001E398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2BF5"/>
    <w:rsid w:val="00202D89"/>
    <w:rsid w:val="002032F9"/>
    <w:rsid w:val="00205555"/>
    <w:rsid w:val="0020706D"/>
    <w:rsid w:val="0021097E"/>
    <w:rsid w:val="002126C9"/>
    <w:rsid w:val="00214665"/>
    <w:rsid w:val="00221432"/>
    <w:rsid w:val="0022309E"/>
    <w:rsid w:val="00224A79"/>
    <w:rsid w:val="00225E11"/>
    <w:rsid w:val="0022606D"/>
    <w:rsid w:val="002277C2"/>
    <w:rsid w:val="002305DD"/>
    <w:rsid w:val="00231C09"/>
    <w:rsid w:val="00231CAB"/>
    <w:rsid w:val="00232B64"/>
    <w:rsid w:val="00234054"/>
    <w:rsid w:val="0023623A"/>
    <w:rsid w:val="00236BE7"/>
    <w:rsid w:val="00236C40"/>
    <w:rsid w:val="0023794F"/>
    <w:rsid w:val="00241A9E"/>
    <w:rsid w:val="0024372E"/>
    <w:rsid w:val="00243BC7"/>
    <w:rsid w:val="00243CCF"/>
    <w:rsid w:val="00243CD2"/>
    <w:rsid w:val="002459D3"/>
    <w:rsid w:val="00247BD4"/>
    <w:rsid w:val="00250633"/>
    <w:rsid w:val="002544BA"/>
    <w:rsid w:val="002612BF"/>
    <w:rsid w:val="002623FC"/>
    <w:rsid w:val="0026254E"/>
    <w:rsid w:val="00264B17"/>
    <w:rsid w:val="00265B6F"/>
    <w:rsid w:val="002735E3"/>
    <w:rsid w:val="002747EC"/>
    <w:rsid w:val="00274ABC"/>
    <w:rsid w:val="00275083"/>
    <w:rsid w:val="00275AD6"/>
    <w:rsid w:val="00275B74"/>
    <w:rsid w:val="002775EA"/>
    <w:rsid w:val="00281716"/>
    <w:rsid w:val="002855BF"/>
    <w:rsid w:val="00286FFC"/>
    <w:rsid w:val="00290990"/>
    <w:rsid w:val="00293941"/>
    <w:rsid w:val="002B4696"/>
    <w:rsid w:val="002B5A84"/>
    <w:rsid w:val="002C0723"/>
    <w:rsid w:val="002C6731"/>
    <w:rsid w:val="002D1F9E"/>
    <w:rsid w:val="002D3674"/>
    <w:rsid w:val="002D4218"/>
    <w:rsid w:val="002D4706"/>
    <w:rsid w:val="002D5E04"/>
    <w:rsid w:val="002E1692"/>
    <w:rsid w:val="002E4219"/>
    <w:rsid w:val="002E62A1"/>
    <w:rsid w:val="002F0791"/>
    <w:rsid w:val="002F0D22"/>
    <w:rsid w:val="002F2DE8"/>
    <w:rsid w:val="002F7097"/>
    <w:rsid w:val="003000FC"/>
    <w:rsid w:val="0030117F"/>
    <w:rsid w:val="00303515"/>
    <w:rsid w:val="0030413A"/>
    <w:rsid w:val="00310681"/>
    <w:rsid w:val="0031163A"/>
    <w:rsid w:val="00314D81"/>
    <w:rsid w:val="003160F9"/>
    <w:rsid w:val="003172DC"/>
    <w:rsid w:val="00321419"/>
    <w:rsid w:val="0032433D"/>
    <w:rsid w:val="0032507A"/>
    <w:rsid w:val="00326069"/>
    <w:rsid w:val="00331920"/>
    <w:rsid w:val="00333945"/>
    <w:rsid w:val="003355A4"/>
    <w:rsid w:val="00336879"/>
    <w:rsid w:val="00337784"/>
    <w:rsid w:val="003435E7"/>
    <w:rsid w:val="003454FC"/>
    <w:rsid w:val="00346A38"/>
    <w:rsid w:val="0034716E"/>
    <w:rsid w:val="003515EB"/>
    <w:rsid w:val="00351B02"/>
    <w:rsid w:val="0035462D"/>
    <w:rsid w:val="0035563F"/>
    <w:rsid w:val="00356F80"/>
    <w:rsid w:val="00357510"/>
    <w:rsid w:val="003604A7"/>
    <w:rsid w:val="00363177"/>
    <w:rsid w:val="00363B55"/>
    <w:rsid w:val="00365FF6"/>
    <w:rsid w:val="00366CF0"/>
    <w:rsid w:val="003677CB"/>
    <w:rsid w:val="0037009C"/>
    <w:rsid w:val="00371FE2"/>
    <w:rsid w:val="0037255E"/>
    <w:rsid w:val="00375CDA"/>
    <w:rsid w:val="0037623E"/>
    <w:rsid w:val="00380820"/>
    <w:rsid w:val="00380826"/>
    <w:rsid w:val="00383342"/>
    <w:rsid w:val="00384BE2"/>
    <w:rsid w:val="00384CA5"/>
    <w:rsid w:val="00385FD8"/>
    <w:rsid w:val="003873C8"/>
    <w:rsid w:val="00387DE4"/>
    <w:rsid w:val="00391BC8"/>
    <w:rsid w:val="0039239D"/>
    <w:rsid w:val="003938CE"/>
    <w:rsid w:val="003A0D5E"/>
    <w:rsid w:val="003A0EEF"/>
    <w:rsid w:val="003A59E9"/>
    <w:rsid w:val="003B0163"/>
    <w:rsid w:val="003B0F6E"/>
    <w:rsid w:val="003B29D7"/>
    <w:rsid w:val="003B3FB3"/>
    <w:rsid w:val="003B4B06"/>
    <w:rsid w:val="003B5699"/>
    <w:rsid w:val="003B569C"/>
    <w:rsid w:val="003B7B67"/>
    <w:rsid w:val="003C14E3"/>
    <w:rsid w:val="003C4C48"/>
    <w:rsid w:val="003C4E37"/>
    <w:rsid w:val="003D2C1C"/>
    <w:rsid w:val="003D336B"/>
    <w:rsid w:val="003D4469"/>
    <w:rsid w:val="003D66FD"/>
    <w:rsid w:val="003E16BE"/>
    <w:rsid w:val="003E1A5E"/>
    <w:rsid w:val="003E1C84"/>
    <w:rsid w:val="003E7223"/>
    <w:rsid w:val="003F1A12"/>
    <w:rsid w:val="003F1ACC"/>
    <w:rsid w:val="003F2535"/>
    <w:rsid w:val="003F32C2"/>
    <w:rsid w:val="003F396C"/>
    <w:rsid w:val="003F7146"/>
    <w:rsid w:val="003F7F50"/>
    <w:rsid w:val="00401855"/>
    <w:rsid w:val="00403518"/>
    <w:rsid w:val="004035C6"/>
    <w:rsid w:val="004058EA"/>
    <w:rsid w:val="004121E7"/>
    <w:rsid w:val="004125BF"/>
    <w:rsid w:val="00412F80"/>
    <w:rsid w:val="00417A44"/>
    <w:rsid w:val="00420C8E"/>
    <w:rsid w:val="00422CBB"/>
    <w:rsid w:val="00424F3E"/>
    <w:rsid w:val="004307CD"/>
    <w:rsid w:val="00435EBF"/>
    <w:rsid w:val="00436689"/>
    <w:rsid w:val="004420AE"/>
    <w:rsid w:val="00443206"/>
    <w:rsid w:val="0044374A"/>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84193"/>
    <w:rsid w:val="004918F8"/>
    <w:rsid w:val="00491B76"/>
    <w:rsid w:val="00491FFA"/>
    <w:rsid w:val="00496C45"/>
    <w:rsid w:val="0049736D"/>
    <w:rsid w:val="004A33A2"/>
    <w:rsid w:val="004A6270"/>
    <w:rsid w:val="004A7A48"/>
    <w:rsid w:val="004B1887"/>
    <w:rsid w:val="004B1E07"/>
    <w:rsid w:val="004B3A7B"/>
    <w:rsid w:val="004B4FAB"/>
    <w:rsid w:val="004B51D4"/>
    <w:rsid w:val="004B5E4F"/>
    <w:rsid w:val="004C09BE"/>
    <w:rsid w:val="004C4EC0"/>
    <w:rsid w:val="004C6A3F"/>
    <w:rsid w:val="004D1F35"/>
    <w:rsid w:val="004D2052"/>
    <w:rsid w:val="004D3578"/>
    <w:rsid w:val="004D380D"/>
    <w:rsid w:val="004D3F58"/>
    <w:rsid w:val="004D5E47"/>
    <w:rsid w:val="004D6384"/>
    <w:rsid w:val="004D6547"/>
    <w:rsid w:val="004D6CFC"/>
    <w:rsid w:val="004D6F37"/>
    <w:rsid w:val="004D772D"/>
    <w:rsid w:val="004E0EDA"/>
    <w:rsid w:val="004E213A"/>
    <w:rsid w:val="004E21FC"/>
    <w:rsid w:val="004E2C17"/>
    <w:rsid w:val="004E6B11"/>
    <w:rsid w:val="004F00AF"/>
    <w:rsid w:val="004F20F3"/>
    <w:rsid w:val="004F2818"/>
    <w:rsid w:val="004F4EB5"/>
    <w:rsid w:val="004F6723"/>
    <w:rsid w:val="004F79A5"/>
    <w:rsid w:val="004F7C05"/>
    <w:rsid w:val="005004DA"/>
    <w:rsid w:val="005009E3"/>
    <w:rsid w:val="00503171"/>
    <w:rsid w:val="005050CB"/>
    <w:rsid w:val="005078FC"/>
    <w:rsid w:val="00514EA4"/>
    <w:rsid w:val="005153FE"/>
    <w:rsid w:val="00516350"/>
    <w:rsid w:val="0052372B"/>
    <w:rsid w:val="005240A4"/>
    <w:rsid w:val="00526F94"/>
    <w:rsid w:val="00527293"/>
    <w:rsid w:val="00532D31"/>
    <w:rsid w:val="00534318"/>
    <w:rsid w:val="00534431"/>
    <w:rsid w:val="00534DA0"/>
    <w:rsid w:val="00534FEC"/>
    <w:rsid w:val="005353DF"/>
    <w:rsid w:val="00540B31"/>
    <w:rsid w:val="00543E6C"/>
    <w:rsid w:val="00543ECE"/>
    <w:rsid w:val="00544635"/>
    <w:rsid w:val="00545895"/>
    <w:rsid w:val="00550FA0"/>
    <w:rsid w:val="00551789"/>
    <w:rsid w:val="00551F58"/>
    <w:rsid w:val="00552BC8"/>
    <w:rsid w:val="00553F3A"/>
    <w:rsid w:val="00554B2E"/>
    <w:rsid w:val="005552F7"/>
    <w:rsid w:val="005554A7"/>
    <w:rsid w:val="00555ADB"/>
    <w:rsid w:val="00557639"/>
    <w:rsid w:val="00560FBA"/>
    <w:rsid w:val="005614C0"/>
    <w:rsid w:val="00565087"/>
    <w:rsid w:val="0056573F"/>
    <w:rsid w:val="00565BE9"/>
    <w:rsid w:val="00566793"/>
    <w:rsid w:val="00567145"/>
    <w:rsid w:val="00571CE2"/>
    <w:rsid w:val="00573BB1"/>
    <w:rsid w:val="00574DEE"/>
    <w:rsid w:val="00574FC1"/>
    <w:rsid w:val="005757DB"/>
    <w:rsid w:val="005761A6"/>
    <w:rsid w:val="005761D0"/>
    <w:rsid w:val="00576838"/>
    <w:rsid w:val="00582363"/>
    <w:rsid w:val="005823E2"/>
    <w:rsid w:val="00583F75"/>
    <w:rsid w:val="0059271E"/>
    <w:rsid w:val="005953BD"/>
    <w:rsid w:val="005954D3"/>
    <w:rsid w:val="005A0185"/>
    <w:rsid w:val="005A0BDE"/>
    <w:rsid w:val="005A1F9B"/>
    <w:rsid w:val="005A235B"/>
    <w:rsid w:val="005A23E4"/>
    <w:rsid w:val="005A3ED1"/>
    <w:rsid w:val="005A4035"/>
    <w:rsid w:val="005A4971"/>
    <w:rsid w:val="005A6646"/>
    <w:rsid w:val="005B1232"/>
    <w:rsid w:val="005B1546"/>
    <w:rsid w:val="005B2585"/>
    <w:rsid w:val="005B2EEF"/>
    <w:rsid w:val="005B403D"/>
    <w:rsid w:val="005B467C"/>
    <w:rsid w:val="005C2DCB"/>
    <w:rsid w:val="005C2FF6"/>
    <w:rsid w:val="005C7E57"/>
    <w:rsid w:val="005D2147"/>
    <w:rsid w:val="005D28A0"/>
    <w:rsid w:val="005D3D80"/>
    <w:rsid w:val="005D4274"/>
    <w:rsid w:val="005D7259"/>
    <w:rsid w:val="005D7E40"/>
    <w:rsid w:val="005E4C3B"/>
    <w:rsid w:val="005E5833"/>
    <w:rsid w:val="005E5E95"/>
    <w:rsid w:val="005E71E7"/>
    <w:rsid w:val="005F2A6D"/>
    <w:rsid w:val="005F4563"/>
    <w:rsid w:val="005F6211"/>
    <w:rsid w:val="006008C2"/>
    <w:rsid w:val="006028C2"/>
    <w:rsid w:val="006046B7"/>
    <w:rsid w:val="00605E3E"/>
    <w:rsid w:val="006066B2"/>
    <w:rsid w:val="00606DA9"/>
    <w:rsid w:val="00610E08"/>
    <w:rsid w:val="00611566"/>
    <w:rsid w:val="00614490"/>
    <w:rsid w:val="00614718"/>
    <w:rsid w:val="00615F1C"/>
    <w:rsid w:val="00624D55"/>
    <w:rsid w:val="006272F3"/>
    <w:rsid w:val="006276D7"/>
    <w:rsid w:val="006278FF"/>
    <w:rsid w:val="006304CB"/>
    <w:rsid w:val="00632181"/>
    <w:rsid w:val="006372F6"/>
    <w:rsid w:val="00640148"/>
    <w:rsid w:val="00640BDF"/>
    <w:rsid w:val="00641E4D"/>
    <w:rsid w:val="006447C6"/>
    <w:rsid w:val="006469B2"/>
    <w:rsid w:val="00650CB6"/>
    <w:rsid w:val="00656E1E"/>
    <w:rsid w:val="006604E4"/>
    <w:rsid w:val="006610A4"/>
    <w:rsid w:val="00661129"/>
    <w:rsid w:val="006616A4"/>
    <w:rsid w:val="00665F3C"/>
    <w:rsid w:val="00670CBA"/>
    <w:rsid w:val="00672C85"/>
    <w:rsid w:val="00672F2C"/>
    <w:rsid w:val="006779BC"/>
    <w:rsid w:val="006854B3"/>
    <w:rsid w:val="0068722E"/>
    <w:rsid w:val="00690A34"/>
    <w:rsid w:val="0069242F"/>
    <w:rsid w:val="00692A53"/>
    <w:rsid w:val="00694085"/>
    <w:rsid w:val="00695B4A"/>
    <w:rsid w:val="006969B0"/>
    <w:rsid w:val="00697BCD"/>
    <w:rsid w:val="006A1E3E"/>
    <w:rsid w:val="006A7959"/>
    <w:rsid w:val="006B2D7A"/>
    <w:rsid w:val="006B3850"/>
    <w:rsid w:val="006B4520"/>
    <w:rsid w:val="006B4A15"/>
    <w:rsid w:val="006B5517"/>
    <w:rsid w:val="006B5B9B"/>
    <w:rsid w:val="006B5E0C"/>
    <w:rsid w:val="006B5F2A"/>
    <w:rsid w:val="006B79FD"/>
    <w:rsid w:val="006C1071"/>
    <w:rsid w:val="006C2137"/>
    <w:rsid w:val="006C317F"/>
    <w:rsid w:val="006C4CC2"/>
    <w:rsid w:val="006C54B5"/>
    <w:rsid w:val="006C70F4"/>
    <w:rsid w:val="006D1E24"/>
    <w:rsid w:val="006D2D3E"/>
    <w:rsid w:val="006E14DD"/>
    <w:rsid w:val="006E1B66"/>
    <w:rsid w:val="006E26D5"/>
    <w:rsid w:val="006E2A5F"/>
    <w:rsid w:val="006E35F7"/>
    <w:rsid w:val="006E62BD"/>
    <w:rsid w:val="006E6D43"/>
    <w:rsid w:val="006E7226"/>
    <w:rsid w:val="006F0D15"/>
    <w:rsid w:val="006F17B3"/>
    <w:rsid w:val="006F3756"/>
    <w:rsid w:val="006F4706"/>
    <w:rsid w:val="006F5A44"/>
    <w:rsid w:val="006F61A7"/>
    <w:rsid w:val="00700636"/>
    <w:rsid w:val="007008B9"/>
    <w:rsid w:val="007041F1"/>
    <w:rsid w:val="00707A6E"/>
    <w:rsid w:val="007101BD"/>
    <w:rsid w:val="00714DD8"/>
    <w:rsid w:val="0071795B"/>
    <w:rsid w:val="00726D30"/>
    <w:rsid w:val="0073003F"/>
    <w:rsid w:val="00730548"/>
    <w:rsid w:val="00734617"/>
    <w:rsid w:val="00734A5B"/>
    <w:rsid w:val="0074144F"/>
    <w:rsid w:val="00741EC5"/>
    <w:rsid w:val="00742043"/>
    <w:rsid w:val="00742462"/>
    <w:rsid w:val="00743525"/>
    <w:rsid w:val="00743D8A"/>
    <w:rsid w:val="00744E76"/>
    <w:rsid w:val="007451F0"/>
    <w:rsid w:val="007457F3"/>
    <w:rsid w:val="00745A85"/>
    <w:rsid w:val="00747699"/>
    <w:rsid w:val="007476DB"/>
    <w:rsid w:val="00750521"/>
    <w:rsid w:val="00751181"/>
    <w:rsid w:val="00751541"/>
    <w:rsid w:val="00755C62"/>
    <w:rsid w:val="00755EE9"/>
    <w:rsid w:val="00756142"/>
    <w:rsid w:val="00756974"/>
    <w:rsid w:val="00757D40"/>
    <w:rsid w:val="00761230"/>
    <w:rsid w:val="00763018"/>
    <w:rsid w:val="00763A18"/>
    <w:rsid w:val="007647A4"/>
    <w:rsid w:val="00764F16"/>
    <w:rsid w:val="00765202"/>
    <w:rsid w:val="00765778"/>
    <w:rsid w:val="007668DD"/>
    <w:rsid w:val="00770498"/>
    <w:rsid w:val="007731F4"/>
    <w:rsid w:val="007732AE"/>
    <w:rsid w:val="00773670"/>
    <w:rsid w:val="00774644"/>
    <w:rsid w:val="00774846"/>
    <w:rsid w:val="0077541C"/>
    <w:rsid w:val="00781F0F"/>
    <w:rsid w:val="00782C2D"/>
    <w:rsid w:val="00783300"/>
    <w:rsid w:val="00783CD3"/>
    <w:rsid w:val="00783F23"/>
    <w:rsid w:val="007864D1"/>
    <w:rsid w:val="0078727C"/>
    <w:rsid w:val="0079104E"/>
    <w:rsid w:val="00792C51"/>
    <w:rsid w:val="007953C4"/>
    <w:rsid w:val="00797D4B"/>
    <w:rsid w:val="007A008C"/>
    <w:rsid w:val="007A366A"/>
    <w:rsid w:val="007A6B61"/>
    <w:rsid w:val="007A6E76"/>
    <w:rsid w:val="007B0640"/>
    <w:rsid w:val="007B3FCD"/>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5902"/>
    <w:rsid w:val="007D78E5"/>
    <w:rsid w:val="007E11C6"/>
    <w:rsid w:val="007E36E4"/>
    <w:rsid w:val="007E38B0"/>
    <w:rsid w:val="007F0737"/>
    <w:rsid w:val="007F1653"/>
    <w:rsid w:val="007F24F3"/>
    <w:rsid w:val="007F3444"/>
    <w:rsid w:val="00802106"/>
    <w:rsid w:val="008028A4"/>
    <w:rsid w:val="008064A4"/>
    <w:rsid w:val="00806520"/>
    <w:rsid w:val="00806C43"/>
    <w:rsid w:val="00806F3D"/>
    <w:rsid w:val="00807EBB"/>
    <w:rsid w:val="00810018"/>
    <w:rsid w:val="008102B7"/>
    <w:rsid w:val="008131B6"/>
    <w:rsid w:val="008162E5"/>
    <w:rsid w:val="00817EDC"/>
    <w:rsid w:val="008205C3"/>
    <w:rsid w:val="008215EE"/>
    <w:rsid w:val="00823182"/>
    <w:rsid w:val="00825738"/>
    <w:rsid w:val="00825767"/>
    <w:rsid w:val="0082576C"/>
    <w:rsid w:val="0083280C"/>
    <w:rsid w:val="008337FD"/>
    <w:rsid w:val="00833E54"/>
    <w:rsid w:val="0083558F"/>
    <w:rsid w:val="008372A8"/>
    <w:rsid w:val="00840916"/>
    <w:rsid w:val="00842173"/>
    <w:rsid w:val="00845B53"/>
    <w:rsid w:val="00846E12"/>
    <w:rsid w:val="00846E90"/>
    <w:rsid w:val="00847CCD"/>
    <w:rsid w:val="00850D0C"/>
    <w:rsid w:val="00852695"/>
    <w:rsid w:val="00852949"/>
    <w:rsid w:val="00853EDD"/>
    <w:rsid w:val="00857B95"/>
    <w:rsid w:val="008604EE"/>
    <w:rsid w:val="00862FE2"/>
    <w:rsid w:val="00863155"/>
    <w:rsid w:val="008648C6"/>
    <w:rsid w:val="00864C06"/>
    <w:rsid w:val="00871399"/>
    <w:rsid w:val="00871704"/>
    <w:rsid w:val="008730E0"/>
    <w:rsid w:val="00873159"/>
    <w:rsid w:val="008738D9"/>
    <w:rsid w:val="008768CA"/>
    <w:rsid w:val="008779D9"/>
    <w:rsid w:val="00877A4F"/>
    <w:rsid w:val="00880559"/>
    <w:rsid w:val="008812F6"/>
    <w:rsid w:val="00884C28"/>
    <w:rsid w:val="00886465"/>
    <w:rsid w:val="0088798C"/>
    <w:rsid w:val="008906B0"/>
    <w:rsid w:val="008931A3"/>
    <w:rsid w:val="008950FE"/>
    <w:rsid w:val="00897267"/>
    <w:rsid w:val="008974C3"/>
    <w:rsid w:val="008A01E3"/>
    <w:rsid w:val="008A0248"/>
    <w:rsid w:val="008A0485"/>
    <w:rsid w:val="008A23FB"/>
    <w:rsid w:val="008A254B"/>
    <w:rsid w:val="008A437E"/>
    <w:rsid w:val="008A4B41"/>
    <w:rsid w:val="008A4FEA"/>
    <w:rsid w:val="008A52CF"/>
    <w:rsid w:val="008A66AE"/>
    <w:rsid w:val="008A6C73"/>
    <w:rsid w:val="008B3789"/>
    <w:rsid w:val="008B56C2"/>
    <w:rsid w:val="008B70D0"/>
    <w:rsid w:val="008B7E06"/>
    <w:rsid w:val="008C03CF"/>
    <w:rsid w:val="008C0411"/>
    <w:rsid w:val="008C49AD"/>
    <w:rsid w:val="008C5146"/>
    <w:rsid w:val="008D3238"/>
    <w:rsid w:val="008E3A14"/>
    <w:rsid w:val="008E3B53"/>
    <w:rsid w:val="008E48C1"/>
    <w:rsid w:val="008E52F5"/>
    <w:rsid w:val="008F08D5"/>
    <w:rsid w:val="008F0A92"/>
    <w:rsid w:val="008F28C6"/>
    <w:rsid w:val="008F3822"/>
    <w:rsid w:val="008F38CB"/>
    <w:rsid w:val="008F4C09"/>
    <w:rsid w:val="008F66EC"/>
    <w:rsid w:val="008F701B"/>
    <w:rsid w:val="0090011F"/>
    <w:rsid w:val="00900502"/>
    <w:rsid w:val="00900CDE"/>
    <w:rsid w:val="00900F37"/>
    <w:rsid w:val="0090240B"/>
    <w:rsid w:val="0090271F"/>
    <w:rsid w:val="00902771"/>
    <w:rsid w:val="00903531"/>
    <w:rsid w:val="00903D8C"/>
    <w:rsid w:val="00904CE3"/>
    <w:rsid w:val="00905280"/>
    <w:rsid w:val="00905449"/>
    <w:rsid w:val="00912773"/>
    <w:rsid w:val="00913336"/>
    <w:rsid w:val="009148BF"/>
    <w:rsid w:val="00916C59"/>
    <w:rsid w:val="00923614"/>
    <w:rsid w:val="00926B1D"/>
    <w:rsid w:val="009278D3"/>
    <w:rsid w:val="00927ACD"/>
    <w:rsid w:val="00931BBC"/>
    <w:rsid w:val="0093297D"/>
    <w:rsid w:val="00933BBB"/>
    <w:rsid w:val="00934682"/>
    <w:rsid w:val="00934ED8"/>
    <w:rsid w:val="009357EA"/>
    <w:rsid w:val="00936ABD"/>
    <w:rsid w:val="00936F51"/>
    <w:rsid w:val="00942EC2"/>
    <w:rsid w:val="00947269"/>
    <w:rsid w:val="00950CEF"/>
    <w:rsid w:val="00954BCB"/>
    <w:rsid w:val="00955075"/>
    <w:rsid w:val="009552AE"/>
    <w:rsid w:val="00957EFE"/>
    <w:rsid w:val="009613EA"/>
    <w:rsid w:val="00961A6A"/>
    <w:rsid w:val="00961B32"/>
    <w:rsid w:val="00963E23"/>
    <w:rsid w:val="00966E18"/>
    <w:rsid w:val="0096709F"/>
    <w:rsid w:val="00967296"/>
    <w:rsid w:val="009709BB"/>
    <w:rsid w:val="0097105A"/>
    <w:rsid w:val="009712B3"/>
    <w:rsid w:val="00971683"/>
    <w:rsid w:val="00972FD7"/>
    <w:rsid w:val="00974B67"/>
    <w:rsid w:val="00974BB0"/>
    <w:rsid w:val="00981E09"/>
    <w:rsid w:val="00985109"/>
    <w:rsid w:val="009858D5"/>
    <w:rsid w:val="009910AD"/>
    <w:rsid w:val="0099254A"/>
    <w:rsid w:val="00993349"/>
    <w:rsid w:val="00993C60"/>
    <w:rsid w:val="00994A04"/>
    <w:rsid w:val="00994AFC"/>
    <w:rsid w:val="009A309E"/>
    <w:rsid w:val="009A4B7F"/>
    <w:rsid w:val="009A6E4F"/>
    <w:rsid w:val="009B0C7C"/>
    <w:rsid w:val="009B508D"/>
    <w:rsid w:val="009B737E"/>
    <w:rsid w:val="009C14D4"/>
    <w:rsid w:val="009C4D5C"/>
    <w:rsid w:val="009C5680"/>
    <w:rsid w:val="009C74D0"/>
    <w:rsid w:val="009D0095"/>
    <w:rsid w:val="009D07B5"/>
    <w:rsid w:val="009D0A28"/>
    <w:rsid w:val="009D194B"/>
    <w:rsid w:val="009D25E7"/>
    <w:rsid w:val="009D5C0C"/>
    <w:rsid w:val="009D6C8E"/>
    <w:rsid w:val="009D7583"/>
    <w:rsid w:val="009E050E"/>
    <w:rsid w:val="009E101B"/>
    <w:rsid w:val="009E1670"/>
    <w:rsid w:val="009E3A14"/>
    <w:rsid w:val="009E3D4A"/>
    <w:rsid w:val="009E47C1"/>
    <w:rsid w:val="009E4FAD"/>
    <w:rsid w:val="009E5B12"/>
    <w:rsid w:val="009E6FF8"/>
    <w:rsid w:val="009F0DAA"/>
    <w:rsid w:val="009F1D7C"/>
    <w:rsid w:val="009F3B54"/>
    <w:rsid w:val="009F52B3"/>
    <w:rsid w:val="009F6A60"/>
    <w:rsid w:val="009F6D10"/>
    <w:rsid w:val="009F6DE8"/>
    <w:rsid w:val="009F6E56"/>
    <w:rsid w:val="009F7E6E"/>
    <w:rsid w:val="00A01D54"/>
    <w:rsid w:val="00A045D0"/>
    <w:rsid w:val="00A046FA"/>
    <w:rsid w:val="00A059A3"/>
    <w:rsid w:val="00A06E57"/>
    <w:rsid w:val="00A10F02"/>
    <w:rsid w:val="00A11B29"/>
    <w:rsid w:val="00A13187"/>
    <w:rsid w:val="00A1410F"/>
    <w:rsid w:val="00A14221"/>
    <w:rsid w:val="00A16560"/>
    <w:rsid w:val="00A20167"/>
    <w:rsid w:val="00A20777"/>
    <w:rsid w:val="00A23520"/>
    <w:rsid w:val="00A23BF7"/>
    <w:rsid w:val="00A250A2"/>
    <w:rsid w:val="00A25EE0"/>
    <w:rsid w:val="00A262C9"/>
    <w:rsid w:val="00A30AD2"/>
    <w:rsid w:val="00A31FFE"/>
    <w:rsid w:val="00A37393"/>
    <w:rsid w:val="00A37B04"/>
    <w:rsid w:val="00A37B34"/>
    <w:rsid w:val="00A4234A"/>
    <w:rsid w:val="00A42FF8"/>
    <w:rsid w:val="00A44C32"/>
    <w:rsid w:val="00A44ECB"/>
    <w:rsid w:val="00A44F48"/>
    <w:rsid w:val="00A473A4"/>
    <w:rsid w:val="00A51BE7"/>
    <w:rsid w:val="00A53724"/>
    <w:rsid w:val="00A5384C"/>
    <w:rsid w:val="00A601B2"/>
    <w:rsid w:val="00A620BC"/>
    <w:rsid w:val="00A62147"/>
    <w:rsid w:val="00A64F26"/>
    <w:rsid w:val="00A66B84"/>
    <w:rsid w:val="00A67251"/>
    <w:rsid w:val="00A70DAA"/>
    <w:rsid w:val="00A723BF"/>
    <w:rsid w:val="00A74B03"/>
    <w:rsid w:val="00A76F6C"/>
    <w:rsid w:val="00A773DF"/>
    <w:rsid w:val="00A82346"/>
    <w:rsid w:val="00A83013"/>
    <w:rsid w:val="00A8361A"/>
    <w:rsid w:val="00A83708"/>
    <w:rsid w:val="00A84ADD"/>
    <w:rsid w:val="00A84D61"/>
    <w:rsid w:val="00A90301"/>
    <w:rsid w:val="00A916CA"/>
    <w:rsid w:val="00A93129"/>
    <w:rsid w:val="00A9327C"/>
    <w:rsid w:val="00A9671C"/>
    <w:rsid w:val="00A9681F"/>
    <w:rsid w:val="00AA1688"/>
    <w:rsid w:val="00AA1AEE"/>
    <w:rsid w:val="00AA1D3F"/>
    <w:rsid w:val="00AA1F3C"/>
    <w:rsid w:val="00AA3AB4"/>
    <w:rsid w:val="00AB40C0"/>
    <w:rsid w:val="00AB4836"/>
    <w:rsid w:val="00AB62F1"/>
    <w:rsid w:val="00AB75AF"/>
    <w:rsid w:val="00AC1F1C"/>
    <w:rsid w:val="00AC5217"/>
    <w:rsid w:val="00AD2FEB"/>
    <w:rsid w:val="00AD33D8"/>
    <w:rsid w:val="00AD4B14"/>
    <w:rsid w:val="00AD4BCF"/>
    <w:rsid w:val="00AD6E03"/>
    <w:rsid w:val="00AE0618"/>
    <w:rsid w:val="00AE2EDC"/>
    <w:rsid w:val="00AE35D4"/>
    <w:rsid w:val="00AE3681"/>
    <w:rsid w:val="00AE5B2C"/>
    <w:rsid w:val="00AE6B05"/>
    <w:rsid w:val="00AE723B"/>
    <w:rsid w:val="00AF0D85"/>
    <w:rsid w:val="00AF134D"/>
    <w:rsid w:val="00AF26F4"/>
    <w:rsid w:val="00AF2706"/>
    <w:rsid w:val="00AF2B20"/>
    <w:rsid w:val="00AF3B2D"/>
    <w:rsid w:val="00AF632E"/>
    <w:rsid w:val="00AF78D5"/>
    <w:rsid w:val="00B00180"/>
    <w:rsid w:val="00B02350"/>
    <w:rsid w:val="00B065AC"/>
    <w:rsid w:val="00B0675E"/>
    <w:rsid w:val="00B07FB4"/>
    <w:rsid w:val="00B1063A"/>
    <w:rsid w:val="00B11315"/>
    <w:rsid w:val="00B127C7"/>
    <w:rsid w:val="00B15449"/>
    <w:rsid w:val="00B170D9"/>
    <w:rsid w:val="00B17482"/>
    <w:rsid w:val="00B1776C"/>
    <w:rsid w:val="00B2137A"/>
    <w:rsid w:val="00B2146E"/>
    <w:rsid w:val="00B2362A"/>
    <w:rsid w:val="00B2390A"/>
    <w:rsid w:val="00B23A60"/>
    <w:rsid w:val="00B24483"/>
    <w:rsid w:val="00B24832"/>
    <w:rsid w:val="00B274EF"/>
    <w:rsid w:val="00B3012B"/>
    <w:rsid w:val="00B33C4A"/>
    <w:rsid w:val="00B3429C"/>
    <w:rsid w:val="00B34789"/>
    <w:rsid w:val="00B35F80"/>
    <w:rsid w:val="00B41589"/>
    <w:rsid w:val="00B454EE"/>
    <w:rsid w:val="00B46FB8"/>
    <w:rsid w:val="00B53B73"/>
    <w:rsid w:val="00B54689"/>
    <w:rsid w:val="00B57D92"/>
    <w:rsid w:val="00B57F4B"/>
    <w:rsid w:val="00B61F48"/>
    <w:rsid w:val="00B620CE"/>
    <w:rsid w:val="00B629F0"/>
    <w:rsid w:val="00B63346"/>
    <w:rsid w:val="00B6477F"/>
    <w:rsid w:val="00B67752"/>
    <w:rsid w:val="00B75360"/>
    <w:rsid w:val="00B81FEB"/>
    <w:rsid w:val="00B83B1B"/>
    <w:rsid w:val="00B83BA9"/>
    <w:rsid w:val="00B862B8"/>
    <w:rsid w:val="00B87664"/>
    <w:rsid w:val="00B90764"/>
    <w:rsid w:val="00B90922"/>
    <w:rsid w:val="00B916DC"/>
    <w:rsid w:val="00B91935"/>
    <w:rsid w:val="00B92508"/>
    <w:rsid w:val="00B95D2B"/>
    <w:rsid w:val="00B9610E"/>
    <w:rsid w:val="00B9781E"/>
    <w:rsid w:val="00BA0D13"/>
    <w:rsid w:val="00BA2C5C"/>
    <w:rsid w:val="00BA3AF7"/>
    <w:rsid w:val="00BA4EF7"/>
    <w:rsid w:val="00BA784A"/>
    <w:rsid w:val="00BB10E4"/>
    <w:rsid w:val="00BB2650"/>
    <w:rsid w:val="00BB667E"/>
    <w:rsid w:val="00BB7434"/>
    <w:rsid w:val="00BB7519"/>
    <w:rsid w:val="00BC21B6"/>
    <w:rsid w:val="00BC2BBA"/>
    <w:rsid w:val="00BC4FE4"/>
    <w:rsid w:val="00BD1C99"/>
    <w:rsid w:val="00BD51CD"/>
    <w:rsid w:val="00BD55C7"/>
    <w:rsid w:val="00BD7AA4"/>
    <w:rsid w:val="00BE1625"/>
    <w:rsid w:val="00BE4223"/>
    <w:rsid w:val="00BE45E6"/>
    <w:rsid w:val="00BE529B"/>
    <w:rsid w:val="00BE607A"/>
    <w:rsid w:val="00BE732C"/>
    <w:rsid w:val="00BE7C58"/>
    <w:rsid w:val="00BF068C"/>
    <w:rsid w:val="00BF21B6"/>
    <w:rsid w:val="00BF2E85"/>
    <w:rsid w:val="00BF79F1"/>
    <w:rsid w:val="00C0262D"/>
    <w:rsid w:val="00C026A0"/>
    <w:rsid w:val="00C02F10"/>
    <w:rsid w:val="00C03035"/>
    <w:rsid w:val="00C04075"/>
    <w:rsid w:val="00C0555C"/>
    <w:rsid w:val="00C11027"/>
    <w:rsid w:val="00C111B1"/>
    <w:rsid w:val="00C12562"/>
    <w:rsid w:val="00C20022"/>
    <w:rsid w:val="00C20798"/>
    <w:rsid w:val="00C21C12"/>
    <w:rsid w:val="00C25D75"/>
    <w:rsid w:val="00C2649D"/>
    <w:rsid w:val="00C27231"/>
    <w:rsid w:val="00C274A1"/>
    <w:rsid w:val="00C31C35"/>
    <w:rsid w:val="00C31D20"/>
    <w:rsid w:val="00C32B85"/>
    <w:rsid w:val="00C33079"/>
    <w:rsid w:val="00C42096"/>
    <w:rsid w:val="00C43B31"/>
    <w:rsid w:val="00C44D7B"/>
    <w:rsid w:val="00C47DC0"/>
    <w:rsid w:val="00C51884"/>
    <w:rsid w:val="00C5223F"/>
    <w:rsid w:val="00C52CE2"/>
    <w:rsid w:val="00C53A09"/>
    <w:rsid w:val="00C554AA"/>
    <w:rsid w:val="00C57C81"/>
    <w:rsid w:val="00C615A4"/>
    <w:rsid w:val="00C634BC"/>
    <w:rsid w:val="00C63744"/>
    <w:rsid w:val="00C63E8F"/>
    <w:rsid w:val="00C666CF"/>
    <w:rsid w:val="00C67850"/>
    <w:rsid w:val="00C70563"/>
    <w:rsid w:val="00C71DB4"/>
    <w:rsid w:val="00C73C6A"/>
    <w:rsid w:val="00C73CFF"/>
    <w:rsid w:val="00C74069"/>
    <w:rsid w:val="00C750DE"/>
    <w:rsid w:val="00C75252"/>
    <w:rsid w:val="00C80236"/>
    <w:rsid w:val="00C81A6C"/>
    <w:rsid w:val="00C81F3F"/>
    <w:rsid w:val="00C83C28"/>
    <w:rsid w:val="00C84F29"/>
    <w:rsid w:val="00C85320"/>
    <w:rsid w:val="00C858CA"/>
    <w:rsid w:val="00C8625B"/>
    <w:rsid w:val="00C86601"/>
    <w:rsid w:val="00C86ADE"/>
    <w:rsid w:val="00C9112A"/>
    <w:rsid w:val="00C91F2E"/>
    <w:rsid w:val="00C92129"/>
    <w:rsid w:val="00C94515"/>
    <w:rsid w:val="00C953AE"/>
    <w:rsid w:val="00CA085D"/>
    <w:rsid w:val="00CA0B9C"/>
    <w:rsid w:val="00CA1201"/>
    <w:rsid w:val="00CA3D0C"/>
    <w:rsid w:val="00CA7DEB"/>
    <w:rsid w:val="00CB050C"/>
    <w:rsid w:val="00CB1CFB"/>
    <w:rsid w:val="00CB243E"/>
    <w:rsid w:val="00CB4F3F"/>
    <w:rsid w:val="00CB6651"/>
    <w:rsid w:val="00CB6887"/>
    <w:rsid w:val="00CB6D86"/>
    <w:rsid w:val="00CC035D"/>
    <w:rsid w:val="00CC2C96"/>
    <w:rsid w:val="00CC3410"/>
    <w:rsid w:val="00CC42E3"/>
    <w:rsid w:val="00CC57B0"/>
    <w:rsid w:val="00CC5B9A"/>
    <w:rsid w:val="00CD098D"/>
    <w:rsid w:val="00CD0A21"/>
    <w:rsid w:val="00CD2A4F"/>
    <w:rsid w:val="00CD3005"/>
    <w:rsid w:val="00CD4C7B"/>
    <w:rsid w:val="00CD5166"/>
    <w:rsid w:val="00CD5E5B"/>
    <w:rsid w:val="00CD63C7"/>
    <w:rsid w:val="00CD6FA0"/>
    <w:rsid w:val="00CE04EA"/>
    <w:rsid w:val="00CE7923"/>
    <w:rsid w:val="00CF0F2D"/>
    <w:rsid w:val="00CF19F5"/>
    <w:rsid w:val="00CF1D22"/>
    <w:rsid w:val="00CF1DC6"/>
    <w:rsid w:val="00CF234E"/>
    <w:rsid w:val="00CF2490"/>
    <w:rsid w:val="00CF3114"/>
    <w:rsid w:val="00CF4376"/>
    <w:rsid w:val="00CF464B"/>
    <w:rsid w:val="00CF50B4"/>
    <w:rsid w:val="00CF543F"/>
    <w:rsid w:val="00CF7E38"/>
    <w:rsid w:val="00D00250"/>
    <w:rsid w:val="00D006FB"/>
    <w:rsid w:val="00D0768D"/>
    <w:rsid w:val="00D1215F"/>
    <w:rsid w:val="00D1274F"/>
    <w:rsid w:val="00D13402"/>
    <w:rsid w:val="00D13939"/>
    <w:rsid w:val="00D17430"/>
    <w:rsid w:val="00D213F7"/>
    <w:rsid w:val="00D21E78"/>
    <w:rsid w:val="00D22038"/>
    <w:rsid w:val="00D25B43"/>
    <w:rsid w:val="00D30928"/>
    <w:rsid w:val="00D41207"/>
    <w:rsid w:val="00D41A33"/>
    <w:rsid w:val="00D44270"/>
    <w:rsid w:val="00D45B85"/>
    <w:rsid w:val="00D46DB0"/>
    <w:rsid w:val="00D46EE9"/>
    <w:rsid w:val="00D509D8"/>
    <w:rsid w:val="00D520E5"/>
    <w:rsid w:val="00D53294"/>
    <w:rsid w:val="00D54CEC"/>
    <w:rsid w:val="00D635D7"/>
    <w:rsid w:val="00D65D62"/>
    <w:rsid w:val="00D71C90"/>
    <w:rsid w:val="00D7232C"/>
    <w:rsid w:val="00D72F6E"/>
    <w:rsid w:val="00D738D6"/>
    <w:rsid w:val="00D7547D"/>
    <w:rsid w:val="00D76371"/>
    <w:rsid w:val="00D77AD6"/>
    <w:rsid w:val="00D80518"/>
    <w:rsid w:val="00D80795"/>
    <w:rsid w:val="00D85377"/>
    <w:rsid w:val="00D8638C"/>
    <w:rsid w:val="00D87E00"/>
    <w:rsid w:val="00D903B9"/>
    <w:rsid w:val="00D9134D"/>
    <w:rsid w:val="00D91CD4"/>
    <w:rsid w:val="00D92F48"/>
    <w:rsid w:val="00D9350E"/>
    <w:rsid w:val="00D94DE2"/>
    <w:rsid w:val="00D9581F"/>
    <w:rsid w:val="00D96F9B"/>
    <w:rsid w:val="00D97CD9"/>
    <w:rsid w:val="00DA00CA"/>
    <w:rsid w:val="00DA25B3"/>
    <w:rsid w:val="00DA57C0"/>
    <w:rsid w:val="00DA5B7C"/>
    <w:rsid w:val="00DA7A03"/>
    <w:rsid w:val="00DB1818"/>
    <w:rsid w:val="00DB545F"/>
    <w:rsid w:val="00DB553C"/>
    <w:rsid w:val="00DB5F28"/>
    <w:rsid w:val="00DB7F9A"/>
    <w:rsid w:val="00DC0BD3"/>
    <w:rsid w:val="00DC129C"/>
    <w:rsid w:val="00DC309B"/>
    <w:rsid w:val="00DC37B7"/>
    <w:rsid w:val="00DC4DA2"/>
    <w:rsid w:val="00DC5933"/>
    <w:rsid w:val="00DD3FE6"/>
    <w:rsid w:val="00DD45AB"/>
    <w:rsid w:val="00DE03C6"/>
    <w:rsid w:val="00DE1406"/>
    <w:rsid w:val="00DE1409"/>
    <w:rsid w:val="00DE6577"/>
    <w:rsid w:val="00DF0B98"/>
    <w:rsid w:val="00DF30BB"/>
    <w:rsid w:val="00DF5E10"/>
    <w:rsid w:val="00DF63DD"/>
    <w:rsid w:val="00DF6778"/>
    <w:rsid w:val="00E05B36"/>
    <w:rsid w:val="00E07479"/>
    <w:rsid w:val="00E07838"/>
    <w:rsid w:val="00E07DDF"/>
    <w:rsid w:val="00E10EDC"/>
    <w:rsid w:val="00E1265D"/>
    <w:rsid w:val="00E1339A"/>
    <w:rsid w:val="00E138EC"/>
    <w:rsid w:val="00E15343"/>
    <w:rsid w:val="00E179CF"/>
    <w:rsid w:val="00E231A4"/>
    <w:rsid w:val="00E27ECC"/>
    <w:rsid w:val="00E340BC"/>
    <w:rsid w:val="00E36034"/>
    <w:rsid w:val="00E36210"/>
    <w:rsid w:val="00E3626B"/>
    <w:rsid w:val="00E374BA"/>
    <w:rsid w:val="00E4016F"/>
    <w:rsid w:val="00E405BD"/>
    <w:rsid w:val="00E40760"/>
    <w:rsid w:val="00E40C2D"/>
    <w:rsid w:val="00E40D17"/>
    <w:rsid w:val="00E40F4D"/>
    <w:rsid w:val="00E41279"/>
    <w:rsid w:val="00E41F55"/>
    <w:rsid w:val="00E43BB2"/>
    <w:rsid w:val="00E43F5F"/>
    <w:rsid w:val="00E4462C"/>
    <w:rsid w:val="00E456FF"/>
    <w:rsid w:val="00E466B6"/>
    <w:rsid w:val="00E477FB"/>
    <w:rsid w:val="00E54414"/>
    <w:rsid w:val="00E54531"/>
    <w:rsid w:val="00E60AB2"/>
    <w:rsid w:val="00E61A16"/>
    <w:rsid w:val="00E621A5"/>
    <w:rsid w:val="00E62835"/>
    <w:rsid w:val="00E64EFD"/>
    <w:rsid w:val="00E6678E"/>
    <w:rsid w:val="00E6740B"/>
    <w:rsid w:val="00E71098"/>
    <w:rsid w:val="00E7251B"/>
    <w:rsid w:val="00E72E24"/>
    <w:rsid w:val="00E73BD3"/>
    <w:rsid w:val="00E73FFE"/>
    <w:rsid w:val="00E7411B"/>
    <w:rsid w:val="00E755A2"/>
    <w:rsid w:val="00E764DC"/>
    <w:rsid w:val="00E77645"/>
    <w:rsid w:val="00E82BE2"/>
    <w:rsid w:val="00E852FF"/>
    <w:rsid w:val="00E85C0C"/>
    <w:rsid w:val="00E86B47"/>
    <w:rsid w:val="00E8780A"/>
    <w:rsid w:val="00E90ABE"/>
    <w:rsid w:val="00E94296"/>
    <w:rsid w:val="00E96C0A"/>
    <w:rsid w:val="00E97037"/>
    <w:rsid w:val="00EA04E7"/>
    <w:rsid w:val="00EA0733"/>
    <w:rsid w:val="00EA22F8"/>
    <w:rsid w:val="00EA46B2"/>
    <w:rsid w:val="00EA4EA1"/>
    <w:rsid w:val="00EA781A"/>
    <w:rsid w:val="00EB1530"/>
    <w:rsid w:val="00EB3EC6"/>
    <w:rsid w:val="00EB448B"/>
    <w:rsid w:val="00EB4E98"/>
    <w:rsid w:val="00EB5548"/>
    <w:rsid w:val="00EC0934"/>
    <w:rsid w:val="00EC1D48"/>
    <w:rsid w:val="00EC4A25"/>
    <w:rsid w:val="00EC508B"/>
    <w:rsid w:val="00EC7B77"/>
    <w:rsid w:val="00ED1FE0"/>
    <w:rsid w:val="00ED2FC7"/>
    <w:rsid w:val="00ED3000"/>
    <w:rsid w:val="00ED6320"/>
    <w:rsid w:val="00ED6769"/>
    <w:rsid w:val="00EE0828"/>
    <w:rsid w:val="00EE0A1E"/>
    <w:rsid w:val="00EE0F34"/>
    <w:rsid w:val="00EE3212"/>
    <w:rsid w:val="00EE42C3"/>
    <w:rsid w:val="00EE7561"/>
    <w:rsid w:val="00EF2B88"/>
    <w:rsid w:val="00EF30C4"/>
    <w:rsid w:val="00EF3C02"/>
    <w:rsid w:val="00EF5B7F"/>
    <w:rsid w:val="00F00657"/>
    <w:rsid w:val="00F01ECD"/>
    <w:rsid w:val="00F025A2"/>
    <w:rsid w:val="00F02EB0"/>
    <w:rsid w:val="00F034D5"/>
    <w:rsid w:val="00F045E2"/>
    <w:rsid w:val="00F04879"/>
    <w:rsid w:val="00F049AC"/>
    <w:rsid w:val="00F065F9"/>
    <w:rsid w:val="00F101B9"/>
    <w:rsid w:val="00F104C1"/>
    <w:rsid w:val="00F121DE"/>
    <w:rsid w:val="00F12455"/>
    <w:rsid w:val="00F129D4"/>
    <w:rsid w:val="00F166B6"/>
    <w:rsid w:val="00F16B48"/>
    <w:rsid w:val="00F176AA"/>
    <w:rsid w:val="00F2026E"/>
    <w:rsid w:val="00F20411"/>
    <w:rsid w:val="00F20663"/>
    <w:rsid w:val="00F208BF"/>
    <w:rsid w:val="00F20F94"/>
    <w:rsid w:val="00F2210A"/>
    <w:rsid w:val="00F24333"/>
    <w:rsid w:val="00F24A62"/>
    <w:rsid w:val="00F252D9"/>
    <w:rsid w:val="00F272D8"/>
    <w:rsid w:val="00F3514D"/>
    <w:rsid w:val="00F36899"/>
    <w:rsid w:val="00F37743"/>
    <w:rsid w:val="00F42311"/>
    <w:rsid w:val="00F42B11"/>
    <w:rsid w:val="00F435D2"/>
    <w:rsid w:val="00F43A46"/>
    <w:rsid w:val="00F5012D"/>
    <w:rsid w:val="00F51698"/>
    <w:rsid w:val="00F53D3D"/>
    <w:rsid w:val="00F547C4"/>
    <w:rsid w:val="00F54A3D"/>
    <w:rsid w:val="00F552DB"/>
    <w:rsid w:val="00F55FF5"/>
    <w:rsid w:val="00F56F67"/>
    <w:rsid w:val="00F65326"/>
    <w:rsid w:val="00F653B8"/>
    <w:rsid w:val="00F66C7B"/>
    <w:rsid w:val="00F678EE"/>
    <w:rsid w:val="00F70E84"/>
    <w:rsid w:val="00F71609"/>
    <w:rsid w:val="00F76F8F"/>
    <w:rsid w:val="00F7751D"/>
    <w:rsid w:val="00F77C6D"/>
    <w:rsid w:val="00F805C5"/>
    <w:rsid w:val="00F8161A"/>
    <w:rsid w:val="00F8256B"/>
    <w:rsid w:val="00F83087"/>
    <w:rsid w:val="00F840F6"/>
    <w:rsid w:val="00F841CE"/>
    <w:rsid w:val="00F8427D"/>
    <w:rsid w:val="00F86230"/>
    <w:rsid w:val="00F90695"/>
    <w:rsid w:val="00F913F0"/>
    <w:rsid w:val="00F956E7"/>
    <w:rsid w:val="00F95A00"/>
    <w:rsid w:val="00F95A8E"/>
    <w:rsid w:val="00FA1266"/>
    <w:rsid w:val="00FA17F0"/>
    <w:rsid w:val="00FA3F7F"/>
    <w:rsid w:val="00FA5910"/>
    <w:rsid w:val="00FB2BEA"/>
    <w:rsid w:val="00FB2E95"/>
    <w:rsid w:val="00FB65E7"/>
    <w:rsid w:val="00FB7011"/>
    <w:rsid w:val="00FC02F9"/>
    <w:rsid w:val="00FC1192"/>
    <w:rsid w:val="00FC2AEF"/>
    <w:rsid w:val="00FC423C"/>
    <w:rsid w:val="00FC53BF"/>
    <w:rsid w:val="00FD17E4"/>
    <w:rsid w:val="00FD1C32"/>
    <w:rsid w:val="00FD27A2"/>
    <w:rsid w:val="00FD37AE"/>
    <w:rsid w:val="00FD3AF9"/>
    <w:rsid w:val="00FD632B"/>
    <w:rsid w:val="00FD734F"/>
    <w:rsid w:val="00FE0B4F"/>
    <w:rsid w:val="00FE19CE"/>
    <w:rsid w:val="00FE1D0D"/>
    <w:rsid w:val="00FE31C0"/>
    <w:rsid w:val="00FE4DCF"/>
    <w:rsid w:val="00FE500C"/>
    <w:rsid w:val="00FE5A30"/>
    <w:rsid w:val="00FE5E1D"/>
    <w:rsid w:val="00FE6813"/>
    <w:rsid w:val="00FF1767"/>
    <w:rsid w:val="00FF245E"/>
    <w:rsid w:val="00FF2A84"/>
    <w:rsid w:val="00FF4BAA"/>
    <w:rsid w:val="00FF5692"/>
    <w:rsid w:val="00FF59CE"/>
    <w:rsid w:val="00FF78DE"/>
    <w:rsid w:val="00FF7BCD"/>
    <w:rsid w:val="0F10F152"/>
    <w:rsid w:val="12EBAC29"/>
    <w:rsid w:val="18A87FEA"/>
    <w:rsid w:val="19F3ED6E"/>
    <w:rsid w:val="203955A7"/>
    <w:rsid w:val="2AB3512D"/>
    <w:rsid w:val="314F3A70"/>
    <w:rsid w:val="3612E204"/>
    <w:rsid w:val="36258A94"/>
    <w:rsid w:val="3D06C089"/>
    <w:rsid w:val="3D4C5C69"/>
    <w:rsid w:val="4E2DD5EE"/>
    <w:rsid w:val="52C7CF56"/>
    <w:rsid w:val="59D3EBD7"/>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39BFADC-EDC8-464D-BC57-2C852670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rsid w:val="002817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5AIRPNAIUNRU-726056734-1430</_dlc_DocId>
    <_dlc_DocIdUrl xmlns="71c5aaf6-e6ce-465b-b873-5148d2a4c105">
      <Url>https://nokia.sharepoint.com/sites/c5g/projects/aidc/_layouts/15/DocIdRedir.aspx?ID=5AIRPNAIUNRU-726056734-1430</Url>
      <Description>5AIRPNAIUNRU-726056734-1430</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2.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3.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4.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5.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0A08F9-6372-424C-823E-B4F9F8EAB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1398</Words>
  <Characters>7974</Characters>
  <Application>Microsoft Office Word</Application>
  <DocSecurity>0</DocSecurity>
  <Lines>66</Lines>
  <Paragraphs>18</Paragraphs>
  <ScaleCrop>false</ScaleCrop>
  <Company>Nokia Siemens Networks</Company>
  <LinksUpToDate>false</LinksUpToDate>
  <CharactersWithSpaces>9354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Pantelidou, Anna (Nokia - FR/Paris-Saclay)</cp:lastModifiedBy>
  <cp:revision>3</cp:revision>
  <dcterms:created xsi:type="dcterms:W3CDTF">2022-08-08T23:24:00Z</dcterms:created>
  <dcterms:modified xsi:type="dcterms:W3CDTF">2022-08-09T08:38:00Z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24a50177-d73a-496d-982e-a2b4b99773f7</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